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DFF3" w14:textId="5103D46B" w:rsidR="00FA5127" w:rsidRPr="00825406" w:rsidRDefault="005E5124" w:rsidP="00FA5127">
      <w:pPr>
        <w:pStyle w:val="Kop1"/>
        <w:numPr>
          <w:ilvl w:val="0"/>
          <w:numId w:val="0"/>
        </w:numPr>
        <w:ind w:left="720" w:hanging="720"/>
      </w:pPr>
      <w:bookmarkStart w:id="0" w:name="_Toc101445100"/>
      <w:r w:rsidRPr="00825406">
        <w:t xml:space="preserve">Formulier </w:t>
      </w:r>
      <w:r w:rsidR="005C4082" w:rsidRPr="00825406">
        <w:t>8</w:t>
      </w:r>
      <w:r w:rsidR="00FA5127" w:rsidRPr="00825406">
        <w:t xml:space="preserve"> – </w:t>
      </w:r>
      <w:bookmarkEnd w:id="0"/>
      <w:r w:rsidR="00DA60D6" w:rsidRPr="00DA60D6">
        <w:t xml:space="preserve">Verklaring Russische sancties Europese Unie </w:t>
      </w:r>
      <w:r w:rsidR="00A0101F">
        <w:t>(versie 1.0)</w:t>
      </w:r>
    </w:p>
    <w:p w14:paraId="12EC5EC1" w14:textId="793EA62A" w:rsidR="005E5124" w:rsidRPr="00825406" w:rsidRDefault="00FA5127" w:rsidP="00FA5127">
      <w:r w:rsidRPr="00825406">
        <w:rPr>
          <w:rFonts w:cs="Arial"/>
          <w:b/>
        </w:rPr>
        <w:t xml:space="preserve">Behorende bij de aanbesteding: </w:t>
      </w:r>
      <w:r w:rsidR="00AF1E2E">
        <w:rPr>
          <w:b/>
        </w:rPr>
        <w:t>240086REG</w:t>
      </w:r>
      <w:r w:rsidR="00E84B79" w:rsidRPr="00E84B79">
        <w:rPr>
          <w:b/>
        </w:rPr>
        <w:t xml:space="preserve"> Doelgroepenvervoer</w:t>
      </w:r>
    </w:p>
    <w:p w14:paraId="29BA567A" w14:textId="07BB6788" w:rsidR="001A5ABF" w:rsidRDefault="001A5ABF" w:rsidP="001A5ABF"/>
    <w:p w14:paraId="3B7F7FCF" w14:textId="77777777" w:rsidR="00446852" w:rsidRDefault="00446852" w:rsidP="001A5ABF"/>
    <w:p w14:paraId="15472717" w14:textId="0EDEE9A0" w:rsidR="00DA60D6" w:rsidRPr="00446852" w:rsidRDefault="00DA60D6" w:rsidP="00DA60D6">
      <w:pPr>
        <w:rPr>
          <w:b/>
          <w:bCs/>
        </w:rPr>
      </w:pPr>
      <w:r w:rsidRPr="00446852">
        <w:rPr>
          <w:b/>
          <w:bCs/>
        </w:rPr>
        <w:t xml:space="preserve">Hierbij verklaar ik naar eer en geweten dat er geen sprake is van Russische betrokkenheid bij de uitvoering van overeenkomst met kenmerk </w:t>
      </w:r>
      <w:r w:rsidR="006A4641">
        <w:rPr>
          <w:b/>
          <w:bCs/>
        </w:rPr>
        <w:t>240086REG</w:t>
      </w:r>
      <w:r w:rsidRPr="00446852">
        <w:rPr>
          <w:b/>
          <w:bCs/>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6EA230E8" w14:textId="77777777" w:rsidR="00446852" w:rsidRPr="00446852" w:rsidRDefault="00446852" w:rsidP="00DA60D6">
      <w:pPr>
        <w:rPr>
          <w:b/>
          <w:bCs/>
        </w:rPr>
      </w:pPr>
    </w:p>
    <w:p w14:paraId="65B36CA1" w14:textId="5F3B2D4A" w:rsidR="00DA60D6" w:rsidRDefault="00DA60D6" w:rsidP="00DA60D6">
      <w:r>
        <w:t>Ik verklaar in het bijzonder dat:</w:t>
      </w:r>
    </w:p>
    <w:p w14:paraId="7C455735" w14:textId="77777777" w:rsidR="00446852" w:rsidRDefault="00446852" w:rsidP="00DA60D6"/>
    <w:p w14:paraId="2F5B3D12" w14:textId="6F437557" w:rsidR="00DA60D6" w:rsidRDefault="00DA60D6" w:rsidP="00446852">
      <w:pPr>
        <w:pStyle w:val="Lijstalinea"/>
        <w:numPr>
          <w:ilvl w:val="0"/>
          <w:numId w:val="90"/>
        </w:numPr>
      </w:pPr>
      <w: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A42BA8C" w14:textId="4175CD42" w:rsidR="00DA60D6" w:rsidRDefault="00DA60D6" w:rsidP="00446852">
      <w:pPr>
        <w:pStyle w:val="Lijstalinea"/>
        <w:numPr>
          <w:ilvl w:val="0"/>
          <w:numId w:val="90"/>
        </w:numPr>
      </w:pPr>
      <w: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4CFB72FC" w14:textId="4595CAF1" w:rsidR="00DA60D6" w:rsidRDefault="00DA60D6" w:rsidP="00446852">
      <w:pPr>
        <w:pStyle w:val="Lijstalinea"/>
        <w:numPr>
          <w:ilvl w:val="0"/>
          <w:numId w:val="90"/>
        </w:numPr>
      </w:pPr>
      <w:r>
        <w:t>noch ik noch de onderneming die ik vertegenwoordig een (rechts)persoon (gevestigd in Rusland of een ander land) is die handelt in belang van of op aanwijzing van een Russische partij, zoals bedoeld onder a) en b);</w:t>
      </w:r>
    </w:p>
    <w:p w14:paraId="65771D7D" w14:textId="3F05206C" w:rsidR="00DA60D6" w:rsidRDefault="00DA60D6" w:rsidP="00446852">
      <w:pPr>
        <w:pStyle w:val="Lijstalinea"/>
        <w:numPr>
          <w:ilvl w:val="0"/>
          <w:numId w:val="90"/>
        </w:numPr>
      </w:pPr>
      <w: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C26EF6F" w14:textId="77777777" w:rsidR="00DA60D6" w:rsidRDefault="00DA60D6" w:rsidP="00DA60D6"/>
    <w:p w14:paraId="25B32C7D" w14:textId="40C47771" w:rsidR="00DA60D6" w:rsidRPr="00446852" w:rsidRDefault="00DA60D6" w:rsidP="00DA60D6">
      <w:pPr>
        <w:rPr>
          <w:b/>
          <w:bCs/>
        </w:rPr>
      </w:pPr>
      <w:r w:rsidRPr="00446852">
        <w:rPr>
          <w:b/>
          <w:bCs/>
        </w:rPr>
        <w:t>De opdrachtnemer verklaart met de ondertekening dat hij deze verklaring naar waarheid heeft ingevuld:</w:t>
      </w:r>
    </w:p>
    <w:p w14:paraId="65BE7659" w14:textId="1777AEE6" w:rsidR="00DA60D6" w:rsidRDefault="00DA60D6" w:rsidP="00DA60D6"/>
    <w:p w14:paraId="657D5E7B" w14:textId="159E85FA" w:rsidR="00446852" w:rsidRDefault="00446852" w:rsidP="00DA60D6"/>
    <w:tbl>
      <w:tblPr>
        <w:tblStyle w:val="Tabelraster"/>
        <w:tblW w:w="9634" w:type="dxa"/>
        <w:tblLook w:val="04A0" w:firstRow="1" w:lastRow="0" w:firstColumn="1" w:lastColumn="0" w:noHBand="0" w:noVBand="1"/>
      </w:tblPr>
      <w:tblGrid>
        <w:gridCol w:w="4531"/>
        <w:gridCol w:w="5103"/>
      </w:tblGrid>
      <w:tr w:rsidR="00446852" w:rsidRPr="00825406" w14:paraId="43918655" w14:textId="77777777" w:rsidTr="00DD08EC">
        <w:tc>
          <w:tcPr>
            <w:tcW w:w="4531" w:type="dxa"/>
            <w:shd w:val="clear" w:color="auto" w:fill="95B3D7" w:themeFill="accent1" w:themeFillTint="99"/>
          </w:tcPr>
          <w:p w14:paraId="2EE3B9DD" w14:textId="77777777" w:rsidR="00446852" w:rsidRPr="00825406" w:rsidRDefault="00446852" w:rsidP="00DD08EC">
            <w:pPr>
              <w:rPr>
                <w:rStyle w:val="Intensieveverwijzing"/>
                <w:rFonts w:eastAsia="MS Mincho"/>
              </w:rPr>
            </w:pPr>
            <w:r w:rsidRPr="00825406">
              <w:rPr>
                <w:rStyle w:val="Intensieveverwijzing"/>
                <w:rFonts w:eastAsia="MS Mincho"/>
              </w:rPr>
              <w:t>Organisatienaam Concern/moedermaatschappij</w:t>
            </w:r>
          </w:p>
        </w:tc>
        <w:tc>
          <w:tcPr>
            <w:tcW w:w="5103" w:type="dxa"/>
          </w:tcPr>
          <w:p w14:paraId="715E23D5" w14:textId="77777777" w:rsidR="00446852" w:rsidRPr="00825406" w:rsidRDefault="00446852" w:rsidP="00DD08EC"/>
        </w:tc>
      </w:tr>
      <w:tr w:rsidR="00446852" w:rsidRPr="00825406" w14:paraId="6D0387D9" w14:textId="77777777" w:rsidTr="00DD08EC">
        <w:tc>
          <w:tcPr>
            <w:tcW w:w="4531" w:type="dxa"/>
            <w:shd w:val="clear" w:color="auto" w:fill="95B3D7" w:themeFill="accent1" w:themeFillTint="99"/>
          </w:tcPr>
          <w:p w14:paraId="40DB50B5" w14:textId="77777777" w:rsidR="00446852" w:rsidRPr="00825406" w:rsidRDefault="00446852" w:rsidP="00DD08EC">
            <w:pPr>
              <w:rPr>
                <w:rStyle w:val="Intensieveverwijzing"/>
                <w:rFonts w:eastAsia="MS Mincho"/>
              </w:rPr>
            </w:pPr>
            <w:r w:rsidRPr="00825406">
              <w:rPr>
                <w:rStyle w:val="Intensieveverwijzing"/>
                <w:rFonts w:eastAsia="MS Mincho"/>
              </w:rPr>
              <w:t>Naam Ondertekeningsbevoegde</w:t>
            </w:r>
          </w:p>
        </w:tc>
        <w:tc>
          <w:tcPr>
            <w:tcW w:w="5103" w:type="dxa"/>
          </w:tcPr>
          <w:p w14:paraId="38B403D3" w14:textId="77777777" w:rsidR="00446852" w:rsidRPr="00825406" w:rsidRDefault="00446852" w:rsidP="00DD08EC"/>
        </w:tc>
      </w:tr>
      <w:tr w:rsidR="00446852" w:rsidRPr="00825406" w14:paraId="1BCB8462" w14:textId="77777777" w:rsidTr="00DD08EC">
        <w:tc>
          <w:tcPr>
            <w:tcW w:w="4531" w:type="dxa"/>
            <w:shd w:val="clear" w:color="auto" w:fill="95B3D7" w:themeFill="accent1" w:themeFillTint="99"/>
          </w:tcPr>
          <w:p w14:paraId="3B7F73A3" w14:textId="77777777" w:rsidR="00446852" w:rsidRPr="00825406" w:rsidRDefault="00446852" w:rsidP="00DD08EC">
            <w:pPr>
              <w:rPr>
                <w:rStyle w:val="Intensieveverwijzing"/>
                <w:rFonts w:eastAsia="MS Mincho"/>
              </w:rPr>
            </w:pPr>
            <w:r w:rsidRPr="00825406">
              <w:rPr>
                <w:rStyle w:val="Intensieveverwijzing"/>
                <w:rFonts w:eastAsia="MS Mincho"/>
              </w:rPr>
              <w:t xml:space="preserve">Functie Ondertekeningsbevoegde </w:t>
            </w:r>
          </w:p>
        </w:tc>
        <w:tc>
          <w:tcPr>
            <w:tcW w:w="5103" w:type="dxa"/>
          </w:tcPr>
          <w:p w14:paraId="23840BF5" w14:textId="77777777" w:rsidR="00446852" w:rsidRPr="00825406" w:rsidRDefault="00446852" w:rsidP="00DD08EC"/>
        </w:tc>
      </w:tr>
      <w:tr w:rsidR="00446852" w:rsidRPr="00825406" w14:paraId="1FF3DBCC" w14:textId="77777777" w:rsidTr="00DD08EC">
        <w:tc>
          <w:tcPr>
            <w:tcW w:w="4531" w:type="dxa"/>
            <w:shd w:val="clear" w:color="auto" w:fill="95B3D7" w:themeFill="accent1" w:themeFillTint="99"/>
          </w:tcPr>
          <w:p w14:paraId="69A256ED" w14:textId="77777777" w:rsidR="00446852" w:rsidRPr="00825406" w:rsidRDefault="00446852" w:rsidP="00DD08EC">
            <w:pPr>
              <w:rPr>
                <w:rStyle w:val="Intensieveverwijzing"/>
                <w:rFonts w:eastAsia="MS Mincho"/>
              </w:rPr>
            </w:pPr>
            <w:r w:rsidRPr="00825406">
              <w:rPr>
                <w:rStyle w:val="Intensieveverwijzing"/>
                <w:rFonts w:eastAsia="MS Mincho"/>
              </w:rPr>
              <w:t>Datum</w:t>
            </w:r>
          </w:p>
        </w:tc>
        <w:tc>
          <w:tcPr>
            <w:tcW w:w="5103" w:type="dxa"/>
          </w:tcPr>
          <w:p w14:paraId="13EDAC33" w14:textId="77777777" w:rsidR="00446852" w:rsidRPr="00825406" w:rsidRDefault="00446852" w:rsidP="00DD08EC"/>
        </w:tc>
      </w:tr>
      <w:tr w:rsidR="00446852" w:rsidRPr="00825406" w14:paraId="57D69C68" w14:textId="77777777" w:rsidTr="00DD08EC">
        <w:tc>
          <w:tcPr>
            <w:tcW w:w="4531" w:type="dxa"/>
            <w:shd w:val="clear" w:color="auto" w:fill="95B3D7" w:themeFill="accent1" w:themeFillTint="99"/>
          </w:tcPr>
          <w:p w14:paraId="6943EE95" w14:textId="77777777" w:rsidR="00446852" w:rsidRPr="00825406" w:rsidRDefault="00446852" w:rsidP="00DD08EC">
            <w:pPr>
              <w:rPr>
                <w:rStyle w:val="Intensieveverwijzing"/>
                <w:rFonts w:eastAsia="MS Mincho"/>
              </w:rPr>
            </w:pPr>
            <w:r w:rsidRPr="00825406">
              <w:rPr>
                <w:rStyle w:val="Intensieveverwijzing"/>
                <w:rFonts w:eastAsia="MS Mincho"/>
              </w:rPr>
              <w:t>Handtekening ondertekeningsbevoegde</w:t>
            </w:r>
          </w:p>
          <w:p w14:paraId="6E24C349" w14:textId="77777777" w:rsidR="00446852" w:rsidRPr="00825406" w:rsidRDefault="00446852" w:rsidP="00DD08EC">
            <w:pPr>
              <w:ind w:firstLine="709"/>
            </w:pPr>
          </w:p>
        </w:tc>
        <w:tc>
          <w:tcPr>
            <w:tcW w:w="5103" w:type="dxa"/>
          </w:tcPr>
          <w:p w14:paraId="1364BCB6" w14:textId="77777777" w:rsidR="00446852" w:rsidRPr="00825406" w:rsidRDefault="00446852" w:rsidP="00DD08EC"/>
          <w:p w14:paraId="1AA848E4" w14:textId="77777777" w:rsidR="00446852" w:rsidRPr="00825406" w:rsidRDefault="00446852" w:rsidP="00DD08EC"/>
          <w:p w14:paraId="45012433" w14:textId="77777777" w:rsidR="00446852" w:rsidRPr="00825406" w:rsidRDefault="00446852" w:rsidP="00DD08EC"/>
        </w:tc>
      </w:tr>
    </w:tbl>
    <w:p w14:paraId="7D8693DE" w14:textId="77777777" w:rsidR="00446852" w:rsidRDefault="00446852" w:rsidP="00DA60D6"/>
    <w:p w14:paraId="4DD5204B" w14:textId="6726E595" w:rsidR="00DA60D6" w:rsidRPr="00446852" w:rsidRDefault="00DA60D6" w:rsidP="00DA60D6">
      <w:pPr>
        <w:rPr>
          <w:b/>
          <w:bCs/>
          <w:i/>
          <w:iCs/>
        </w:rPr>
      </w:pPr>
      <w:r w:rsidRPr="00446852">
        <w:rPr>
          <w:b/>
          <w:bCs/>
          <w:i/>
          <w:iCs/>
        </w:rPr>
        <w:t>Nota bene: in geval van inschrijving in combinatie, moeten alle deelnemers deze verklaring indienen.</w:t>
      </w:r>
    </w:p>
    <w:p w14:paraId="5CDFC544" w14:textId="77777777" w:rsidR="00DA60D6" w:rsidRPr="00825406" w:rsidRDefault="00DA60D6" w:rsidP="001A5ABF"/>
    <w:sectPr w:rsidR="00DA60D6" w:rsidRPr="00825406" w:rsidSect="00196453">
      <w:headerReference w:type="default" r:id="rId8"/>
      <w:footerReference w:type="default" r:id="rId9"/>
      <w:footnotePr>
        <w:pos w:val="beneathText"/>
      </w:footnotePr>
      <w:pgSz w:w="11906" w:h="16838" w:code="9"/>
      <w:pgMar w:top="1985" w:right="1418" w:bottom="1276" w:left="1418" w:header="612" w:footer="83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7AAD" w14:textId="77777777" w:rsidR="00C200BC" w:rsidRDefault="00C200BC" w:rsidP="00D87F9B">
      <w:r>
        <w:separator/>
      </w:r>
    </w:p>
    <w:p w14:paraId="552C11DE" w14:textId="77777777" w:rsidR="00C200BC" w:rsidRDefault="00C200BC" w:rsidP="00D87F9B"/>
    <w:p w14:paraId="16B65561" w14:textId="77777777" w:rsidR="00C200BC" w:rsidRDefault="00C200BC" w:rsidP="00D87F9B"/>
  </w:endnote>
  <w:endnote w:type="continuationSeparator" w:id="0">
    <w:p w14:paraId="6042B496" w14:textId="77777777" w:rsidR="00C200BC" w:rsidRDefault="00C200BC" w:rsidP="00D87F9B">
      <w:r>
        <w:continuationSeparator/>
      </w:r>
    </w:p>
    <w:p w14:paraId="7A16B7E1" w14:textId="77777777" w:rsidR="00C200BC" w:rsidRDefault="00C200BC" w:rsidP="00D87F9B"/>
    <w:p w14:paraId="54992753" w14:textId="77777777" w:rsidR="00C200BC" w:rsidRDefault="00C200BC"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8B6D" w14:textId="574E6234" w:rsidR="00C263D9" w:rsidRPr="005D7108" w:rsidRDefault="00E84B79" w:rsidP="00DD1DD7">
    <w:pPr>
      <w:pStyle w:val="Voettekst"/>
      <w:tabs>
        <w:tab w:val="clear" w:pos="8640"/>
        <w:tab w:val="left" w:pos="7992"/>
        <w:tab w:val="right" w:pos="9070"/>
      </w:tabs>
      <w:rPr>
        <w:sz w:val="16"/>
      </w:rPr>
    </w:pPr>
    <w:r w:rsidRPr="00E84B79">
      <w:rPr>
        <w:sz w:val="16"/>
      </w:rPr>
      <w:t>2</w:t>
    </w:r>
    <w:r w:rsidR="006A4641">
      <w:rPr>
        <w:sz w:val="16"/>
      </w:rPr>
      <w:t>40086</w:t>
    </w:r>
    <w:r w:rsidRPr="00E84B79">
      <w:rPr>
        <w:sz w:val="16"/>
      </w:rPr>
      <w:t xml:space="preserve">REG </w:t>
    </w:r>
    <w:r w:rsidR="006A4641">
      <w:rPr>
        <w:sz w:val="16"/>
      </w:rPr>
      <w:t xml:space="preserve">- </w:t>
    </w:r>
    <w:r w:rsidRPr="00E84B79">
      <w:rPr>
        <w:sz w:val="16"/>
      </w:rPr>
      <w:t>Doelgroepenvervoer</w:t>
    </w:r>
    <w:r w:rsidR="00C263D9" w:rsidRPr="00D87F9B">
      <w:rPr>
        <w:sz w:val="16"/>
      </w:rPr>
      <w:tab/>
    </w:r>
    <w:r w:rsidR="00DD1DD7">
      <w:rPr>
        <w:sz w:val="16"/>
      </w:rPr>
      <w:tab/>
    </w:r>
    <w:r w:rsidR="00C263D9" w:rsidRPr="00D87F9B">
      <w:rPr>
        <w:sz w:val="16"/>
      </w:rPr>
      <w:fldChar w:fldCharType="begin"/>
    </w:r>
    <w:r w:rsidR="00C263D9" w:rsidRPr="00D87F9B">
      <w:rPr>
        <w:sz w:val="16"/>
      </w:rPr>
      <w:instrText>PAGE   \* MERGEFORMAT</w:instrText>
    </w:r>
    <w:r w:rsidR="00C263D9" w:rsidRPr="00D87F9B">
      <w:rPr>
        <w:sz w:val="16"/>
      </w:rPr>
      <w:fldChar w:fldCharType="separate"/>
    </w:r>
    <w:r w:rsidR="00FD5E0B">
      <w:rPr>
        <w:sz w:val="16"/>
      </w:rPr>
      <w:t>56</w:t>
    </w:r>
    <w:r w:rsidR="00C263D9"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CE83" w14:textId="77777777" w:rsidR="00C200BC" w:rsidRDefault="00C200BC" w:rsidP="00D87F9B">
      <w:r>
        <w:separator/>
      </w:r>
    </w:p>
    <w:p w14:paraId="409552DB" w14:textId="77777777" w:rsidR="00C200BC" w:rsidRDefault="00C200BC" w:rsidP="00D87F9B"/>
    <w:p w14:paraId="3B9863A4" w14:textId="77777777" w:rsidR="00C200BC" w:rsidRDefault="00C200BC" w:rsidP="00D87F9B"/>
  </w:footnote>
  <w:footnote w:type="continuationSeparator" w:id="0">
    <w:p w14:paraId="2D1EFFE0" w14:textId="77777777" w:rsidR="00C200BC" w:rsidRDefault="00C200BC" w:rsidP="00D87F9B">
      <w:r>
        <w:continuationSeparator/>
      </w:r>
    </w:p>
    <w:p w14:paraId="194AF68A" w14:textId="77777777" w:rsidR="00C200BC" w:rsidRDefault="00C200BC" w:rsidP="00D87F9B"/>
    <w:p w14:paraId="6BE0CE84" w14:textId="77777777" w:rsidR="00C200BC" w:rsidRDefault="00C200BC"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C5C5" w14:textId="7CA30F5B" w:rsidR="00C263D9" w:rsidRDefault="00196453" w:rsidP="00D87F9B">
    <w:pPr>
      <w:pStyle w:val="Koptekst"/>
    </w:pPr>
    <w:r>
      <w:rPr>
        <w:noProof/>
        <w:lang w:val="nl-NL"/>
      </w:rPr>
      <w:tab/>
    </w:r>
    <w:r>
      <w:rPr>
        <w:noProof/>
        <w:lang w:val="nl-NL"/>
      </w:rPr>
      <w:tab/>
    </w:r>
    <w:r>
      <w:rPr>
        <w:noProof/>
      </w:rPr>
      <w:drawing>
        <wp:inline distT="0" distB="0" distL="0" distR="0" wp14:anchorId="6B603C01" wp14:editId="65EAF137">
          <wp:extent cx="1945005" cy="524510"/>
          <wp:effectExtent l="0" t="0" r="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5245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BE2693"/>
    <w:multiLevelType w:val="hybridMultilevel"/>
    <w:tmpl w:val="C2A843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0DF1E3F"/>
    <w:multiLevelType w:val="hybridMultilevel"/>
    <w:tmpl w:val="0BC616F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8026F0"/>
    <w:multiLevelType w:val="hybridMultilevel"/>
    <w:tmpl w:val="DC1CE03E"/>
    <w:lvl w:ilvl="0" w:tplc="0413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07FF0228"/>
    <w:multiLevelType w:val="hybridMultilevel"/>
    <w:tmpl w:val="EAEE5C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D320A1"/>
    <w:multiLevelType w:val="hybridMultilevel"/>
    <w:tmpl w:val="04E66B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A575DEF"/>
    <w:multiLevelType w:val="hybridMultilevel"/>
    <w:tmpl w:val="DE90EF4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AC1208"/>
    <w:multiLevelType w:val="multilevel"/>
    <w:tmpl w:val="7506C072"/>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3979"/>
        </w:tabs>
        <w:ind w:left="3856"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124B27"/>
    <w:multiLevelType w:val="hybridMultilevel"/>
    <w:tmpl w:val="1ED8B660"/>
    <w:lvl w:ilvl="0" w:tplc="038E964C">
      <w:start w:val="1"/>
      <w:numFmt w:val="decimal"/>
      <w:lvlText w:val="%1."/>
      <w:lvlJc w:val="left"/>
      <w:pPr>
        <w:ind w:left="720" w:hanging="360"/>
      </w:pPr>
      <w:rPr>
        <w:b w:val="0"/>
      </w:rPr>
    </w:lvl>
    <w:lvl w:ilvl="1" w:tplc="18F26132">
      <w:start w:val="1"/>
      <w:numFmt w:val="lowerLetter"/>
      <w:lvlText w:val="%2."/>
      <w:lvlJc w:val="left"/>
      <w:pPr>
        <w:ind w:left="1440" w:hanging="360"/>
      </w:pPr>
      <w:rPr>
        <w:b w:val="0"/>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9B5660"/>
    <w:multiLevelType w:val="hybridMultilevel"/>
    <w:tmpl w:val="F5F2DC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3B5414E"/>
    <w:multiLevelType w:val="hybridMultilevel"/>
    <w:tmpl w:val="CAC21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572BE3"/>
    <w:multiLevelType w:val="hybridMultilevel"/>
    <w:tmpl w:val="C7DE4E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78F7407"/>
    <w:multiLevelType w:val="hybridMultilevel"/>
    <w:tmpl w:val="1D0472E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93F4DBB"/>
    <w:multiLevelType w:val="hybridMultilevel"/>
    <w:tmpl w:val="72722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FA41C8D"/>
    <w:multiLevelType w:val="hybridMultilevel"/>
    <w:tmpl w:val="FB1AD8E4"/>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FE55CBB"/>
    <w:multiLevelType w:val="hybridMultilevel"/>
    <w:tmpl w:val="6DB89C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37F0427"/>
    <w:multiLevelType w:val="hybridMultilevel"/>
    <w:tmpl w:val="1602A1D2"/>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616669E"/>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87C53EA"/>
    <w:multiLevelType w:val="hybridMultilevel"/>
    <w:tmpl w:val="F1F4E1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9D21789"/>
    <w:multiLevelType w:val="hybridMultilevel"/>
    <w:tmpl w:val="2DFEC0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15E0E15"/>
    <w:multiLevelType w:val="hybridMultilevel"/>
    <w:tmpl w:val="AB30E15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253450B"/>
    <w:multiLevelType w:val="hybridMultilevel"/>
    <w:tmpl w:val="E7BA81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26B7F54"/>
    <w:multiLevelType w:val="hybridMultilevel"/>
    <w:tmpl w:val="205CE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2F52A00"/>
    <w:multiLevelType w:val="hybridMultilevel"/>
    <w:tmpl w:val="F5E63D66"/>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4CE7324"/>
    <w:multiLevelType w:val="hybridMultilevel"/>
    <w:tmpl w:val="F91AF5B6"/>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B711191"/>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D1D3D0F"/>
    <w:multiLevelType w:val="hybridMultilevel"/>
    <w:tmpl w:val="43B849F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DB05195"/>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3DBB62A4"/>
    <w:multiLevelType w:val="hybridMultilevel"/>
    <w:tmpl w:val="CF080E5E"/>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04130003">
      <w:start w:val="1"/>
      <w:numFmt w:val="bullet"/>
      <w:lvlText w:val="o"/>
      <w:lvlJc w:val="left"/>
      <w:pPr>
        <w:ind w:left="1119" w:hanging="360"/>
      </w:pPr>
      <w:rPr>
        <w:rFonts w:ascii="Courier New" w:hAnsi="Courier New" w:cs="Courier New"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34"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3E450E35"/>
    <w:multiLevelType w:val="hybridMultilevel"/>
    <w:tmpl w:val="EF5C378E"/>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EC12443"/>
    <w:multiLevelType w:val="hybridMultilevel"/>
    <w:tmpl w:val="D27460D8"/>
    <w:lvl w:ilvl="0" w:tplc="4C664ABE">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3F277325"/>
    <w:multiLevelType w:val="hybridMultilevel"/>
    <w:tmpl w:val="448C4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1157CD4"/>
    <w:multiLevelType w:val="hybridMultilevel"/>
    <w:tmpl w:val="661CBF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41FF2604"/>
    <w:multiLevelType w:val="hybridMultilevel"/>
    <w:tmpl w:val="2CE6C4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42642B05"/>
    <w:multiLevelType w:val="hybridMultilevel"/>
    <w:tmpl w:val="048A89AA"/>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D3225AAE">
      <w:numFmt w:val="bullet"/>
      <w:lvlText w:val="•"/>
      <w:lvlJc w:val="left"/>
      <w:pPr>
        <w:ind w:left="1119" w:hanging="360"/>
      </w:pPr>
      <w:rPr>
        <w:rFonts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41"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2" w15:restartNumberingAfterBreak="0">
    <w:nsid w:val="43776345"/>
    <w:multiLevelType w:val="hybridMultilevel"/>
    <w:tmpl w:val="F128155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43985E4F"/>
    <w:multiLevelType w:val="hybridMultilevel"/>
    <w:tmpl w:val="7E5E4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4488549B"/>
    <w:multiLevelType w:val="hybridMultilevel"/>
    <w:tmpl w:val="1542DA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475A1412"/>
    <w:multiLevelType w:val="hybridMultilevel"/>
    <w:tmpl w:val="4E1C1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4941172E"/>
    <w:multiLevelType w:val="hybridMultilevel"/>
    <w:tmpl w:val="0756B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4C982BE9"/>
    <w:multiLevelType w:val="hybridMultilevel"/>
    <w:tmpl w:val="4EA20DE4"/>
    <w:lvl w:ilvl="0" w:tplc="D778C594">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4DD94064"/>
    <w:multiLevelType w:val="hybridMultilevel"/>
    <w:tmpl w:val="1748A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4E53126F"/>
    <w:multiLevelType w:val="hybridMultilevel"/>
    <w:tmpl w:val="72AEEA72"/>
    <w:lvl w:ilvl="0" w:tplc="C562C896">
      <w:start w:val="1"/>
      <w:numFmt w:val="decimal"/>
      <w:pStyle w:val="Kop6Bijlage"/>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4F5A6D52"/>
    <w:multiLevelType w:val="hybridMultilevel"/>
    <w:tmpl w:val="87ECFD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0A8137A"/>
    <w:multiLevelType w:val="hybridMultilevel"/>
    <w:tmpl w:val="D504763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1910091"/>
    <w:multiLevelType w:val="hybridMultilevel"/>
    <w:tmpl w:val="AFB40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52EB4AA1"/>
    <w:multiLevelType w:val="hybridMultilevel"/>
    <w:tmpl w:val="ACB4159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56" w15:restartNumberingAfterBreak="0">
    <w:nsid w:val="59265D3B"/>
    <w:multiLevelType w:val="hybridMultilevel"/>
    <w:tmpl w:val="B2B07AA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5A082213"/>
    <w:multiLevelType w:val="hybridMultilevel"/>
    <w:tmpl w:val="C388E5C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5C0B6394"/>
    <w:multiLevelType w:val="hybridMultilevel"/>
    <w:tmpl w:val="32CAED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5E565A3C"/>
    <w:multiLevelType w:val="hybridMultilevel"/>
    <w:tmpl w:val="DDD0FD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5E8B4D7D"/>
    <w:multiLevelType w:val="hybridMultilevel"/>
    <w:tmpl w:val="E84E83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5F563805"/>
    <w:multiLevelType w:val="hybridMultilevel"/>
    <w:tmpl w:val="981270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6319119B"/>
    <w:multiLevelType w:val="hybridMultilevel"/>
    <w:tmpl w:val="42DA04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64641809"/>
    <w:multiLevelType w:val="hybridMultilevel"/>
    <w:tmpl w:val="7C32F89C"/>
    <w:lvl w:ilvl="0" w:tplc="04130019">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649F0149"/>
    <w:multiLevelType w:val="hybridMultilevel"/>
    <w:tmpl w:val="081ECF7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67"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656B04FD"/>
    <w:multiLevelType w:val="hybridMultilevel"/>
    <w:tmpl w:val="04A8F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9" w15:restartNumberingAfterBreak="0">
    <w:nsid w:val="693C7235"/>
    <w:multiLevelType w:val="hybridMultilevel"/>
    <w:tmpl w:val="B2A622F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6D0E7CB0"/>
    <w:multiLevelType w:val="hybridMultilevel"/>
    <w:tmpl w:val="9BACAD8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6E1A2D61"/>
    <w:multiLevelType w:val="hybridMultilevel"/>
    <w:tmpl w:val="2DCA28FE"/>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702A3D34"/>
    <w:multiLevelType w:val="hybridMultilevel"/>
    <w:tmpl w:val="42D8AED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4" w15:restartNumberingAfterBreak="0">
    <w:nsid w:val="70D15467"/>
    <w:multiLevelType w:val="hybridMultilevel"/>
    <w:tmpl w:val="74CAEB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713B2CD1"/>
    <w:multiLevelType w:val="hybridMultilevel"/>
    <w:tmpl w:val="2EC6E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75CF5F03"/>
    <w:multiLevelType w:val="hybridMultilevel"/>
    <w:tmpl w:val="06ECC760"/>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15:restartNumberingAfterBreak="0">
    <w:nsid w:val="761F4CF5"/>
    <w:multiLevelType w:val="hybridMultilevel"/>
    <w:tmpl w:val="525051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8" w15:restartNumberingAfterBreak="0">
    <w:nsid w:val="76B14559"/>
    <w:multiLevelType w:val="hybridMultilevel"/>
    <w:tmpl w:val="004EF936"/>
    <w:lvl w:ilvl="0" w:tplc="264697D6">
      <w:start w:val="1"/>
      <w:numFmt w:val="bullet"/>
      <w:lvlText w:val=""/>
      <w:lvlJc w:val="left"/>
      <w:pPr>
        <w:ind w:left="720" w:hanging="360"/>
      </w:pPr>
      <w:rPr>
        <w:rFonts w:ascii="Symbol" w:hAnsi="Symbol" w:hint="default"/>
      </w:rPr>
    </w:lvl>
    <w:lvl w:ilvl="1" w:tplc="5704C762">
      <w:numFmt w:val="bullet"/>
      <w:lvlText w:val="•"/>
      <w:lvlJc w:val="left"/>
      <w:pPr>
        <w:ind w:left="1680" w:hanging="60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79CF50AE"/>
    <w:multiLevelType w:val="hybridMultilevel"/>
    <w:tmpl w:val="B27A90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0" w15:restartNumberingAfterBreak="0">
    <w:nsid w:val="7B2D4BC0"/>
    <w:multiLevelType w:val="hybridMultilevel"/>
    <w:tmpl w:val="B7361090"/>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1BE44490">
      <w:numFmt w:val="bullet"/>
      <w:lvlText w:val="-"/>
      <w:lvlJc w:val="left"/>
      <w:pPr>
        <w:ind w:left="2500" w:hanging="700"/>
      </w:pPr>
      <w:rPr>
        <w:rFonts w:ascii="Verdana" w:eastAsia="MS Mincho"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1" w15:restartNumberingAfterBreak="0">
    <w:nsid w:val="7B82064F"/>
    <w:multiLevelType w:val="hybridMultilevel"/>
    <w:tmpl w:val="E848D0FA"/>
    <w:lvl w:ilvl="0" w:tplc="264697D6">
      <w:start w:val="1"/>
      <w:numFmt w:val="bullet"/>
      <w:lvlText w:val=""/>
      <w:lvlJc w:val="left"/>
      <w:pPr>
        <w:ind w:left="720" w:hanging="360"/>
      </w:pPr>
      <w:rPr>
        <w:rFonts w:ascii="Symbol" w:hAnsi="Symbol" w:hint="default"/>
        <w:w w:val="100"/>
        <w:sz w:val="22"/>
        <w:szCs w:val="22"/>
        <w:lang w:val="nl-NL" w:eastAsia="nl-NL" w:bidi="nl-NL"/>
      </w:rPr>
    </w:lvl>
    <w:lvl w:ilvl="1" w:tplc="04130003" w:tentative="1">
      <w:start w:val="1"/>
      <w:numFmt w:val="bullet"/>
      <w:lvlText w:val="o"/>
      <w:lvlJc w:val="left"/>
      <w:pPr>
        <w:ind w:left="1688" w:hanging="360"/>
      </w:pPr>
      <w:rPr>
        <w:rFonts w:ascii="Courier New" w:hAnsi="Courier New" w:cs="Courier New" w:hint="default"/>
      </w:rPr>
    </w:lvl>
    <w:lvl w:ilvl="2" w:tplc="04130005" w:tentative="1">
      <w:start w:val="1"/>
      <w:numFmt w:val="bullet"/>
      <w:lvlText w:val=""/>
      <w:lvlJc w:val="left"/>
      <w:pPr>
        <w:ind w:left="2408" w:hanging="360"/>
      </w:pPr>
      <w:rPr>
        <w:rFonts w:ascii="Wingdings" w:hAnsi="Wingdings" w:hint="default"/>
      </w:rPr>
    </w:lvl>
    <w:lvl w:ilvl="3" w:tplc="04130001" w:tentative="1">
      <w:start w:val="1"/>
      <w:numFmt w:val="bullet"/>
      <w:lvlText w:val=""/>
      <w:lvlJc w:val="left"/>
      <w:pPr>
        <w:ind w:left="3128" w:hanging="360"/>
      </w:pPr>
      <w:rPr>
        <w:rFonts w:ascii="Symbol" w:hAnsi="Symbol" w:hint="default"/>
      </w:rPr>
    </w:lvl>
    <w:lvl w:ilvl="4" w:tplc="04130003" w:tentative="1">
      <w:start w:val="1"/>
      <w:numFmt w:val="bullet"/>
      <w:lvlText w:val="o"/>
      <w:lvlJc w:val="left"/>
      <w:pPr>
        <w:ind w:left="3848" w:hanging="360"/>
      </w:pPr>
      <w:rPr>
        <w:rFonts w:ascii="Courier New" w:hAnsi="Courier New" w:cs="Courier New" w:hint="default"/>
      </w:rPr>
    </w:lvl>
    <w:lvl w:ilvl="5" w:tplc="04130005" w:tentative="1">
      <w:start w:val="1"/>
      <w:numFmt w:val="bullet"/>
      <w:lvlText w:val=""/>
      <w:lvlJc w:val="left"/>
      <w:pPr>
        <w:ind w:left="4568" w:hanging="360"/>
      </w:pPr>
      <w:rPr>
        <w:rFonts w:ascii="Wingdings" w:hAnsi="Wingdings" w:hint="default"/>
      </w:rPr>
    </w:lvl>
    <w:lvl w:ilvl="6" w:tplc="04130001" w:tentative="1">
      <w:start w:val="1"/>
      <w:numFmt w:val="bullet"/>
      <w:lvlText w:val=""/>
      <w:lvlJc w:val="left"/>
      <w:pPr>
        <w:ind w:left="5288" w:hanging="360"/>
      </w:pPr>
      <w:rPr>
        <w:rFonts w:ascii="Symbol" w:hAnsi="Symbol" w:hint="default"/>
      </w:rPr>
    </w:lvl>
    <w:lvl w:ilvl="7" w:tplc="04130003" w:tentative="1">
      <w:start w:val="1"/>
      <w:numFmt w:val="bullet"/>
      <w:lvlText w:val="o"/>
      <w:lvlJc w:val="left"/>
      <w:pPr>
        <w:ind w:left="6008" w:hanging="360"/>
      </w:pPr>
      <w:rPr>
        <w:rFonts w:ascii="Courier New" w:hAnsi="Courier New" w:cs="Courier New" w:hint="default"/>
      </w:rPr>
    </w:lvl>
    <w:lvl w:ilvl="8" w:tplc="04130005" w:tentative="1">
      <w:start w:val="1"/>
      <w:numFmt w:val="bullet"/>
      <w:lvlText w:val=""/>
      <w:lvlJc w:val="left"/>
      <w:pPr>
        <w:ind w:left="6728" w:hanging="360"/>
      </w:pPr>
      <w:rPr>
        <w:rFonts w:ascii="Wingdings" w:hAnsi="Wingdings" w:hint="default"/>
      </w:rPr>
    </w:lvl>
  </w:abstractNum>
  <w:abstractNum w:abstractNumId="82" w15:restartNumberingAfterBreak="0">
    <w:nsid w:val="7BFC529D"/>
    <w:multiLevelType w:val="hybridMultilevel"/>
    <w:tmpl w:val="673A9852"/>
    <w:lvl w:ilvl="0" w:tplc="9B24588E">
      <w:start w:val="1"/>
      <w:numFmt w:val="decimal"/>
      <w:pStyle w:val="Lijstalinea"/>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7C191A52"/>
    <w:multiLevelType w:val="hybridMultilevel"/>
    <w:tmpl w:val="D742B2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7C8E268E"/>
    <w:multiLevelType w:val="hybridMultilevel"/>
    <w:tmpl w:val="BCAEF022"/>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7FC91E65"/>
    <w:multiLevelType w:val="hybridMultilevel"/>
    <w:tmpl w:val="EFC27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33672200">
    <w:abstractNumId w:val="0"/>
  </w:num>
  <w:num w:numId="2" w16cid:durableId="1485006782">
    <w:abstractNumId w:val="58"/>
  </w:num>
  <w:num w:numId="3" w16cid:durableId="1654530147">
    <w:abstractNumId w:val="19"/>
  </w:num>
  <w:num w:numId="4" w16cid:durableId="379747370">
    <w:abstractNumId w:val="41"/>
  </w:num>
  <w:num w:numId="5" w16cid:durableId="460611914">
    <w:abstractNumId w:val="66"/>
  </w:num>
  <w:num w:numId="6" w16cid:durableId="1616936420">
    <w:abstractNumId w:val="55"/>
  </w:num>
  <w:num w:numId="7" w16cid:durableId="98066086">
    <w:abstractNumId w:val="17"/>
  </w:num>
  <w:num w:numId="8" w16cid:durableId="59789635">
    <w:abstractNumId w:val="50"/>
  </w:num>
  <w:num w:numId="9" w16cid:durableId="20479901">
    <w:abstractNumId w:val="6"/>
  </w:num>
  <w:num w:numId="10" w16cid:durableId="5598708">
    <w:abstractNumId w:val="20"/>
  </w:num>
  <w:num w:numId="11" w16cid:durableId="1051882010">
    <w:abstractNumId w:val="16"/>
  </w:num>
  <w:num w:numId="12" w16cid:durableId="1938714834">
    <w:abstractNumId w:val="76"/>
  </w:num>
  <w:num w:numId="13" w16cid:durableId="674964164">
    <w:abstractNumId w:val="82"/>
  </w:num>
  <w:num w:numId="14" w16cid:durableId="1966304792">
    <w:abstractNumId w:val="80"/>
  </w:num>
  <w:num w:numId="15" w16cid:durableId="345718149">
    <w:abstractNumId w:val="78"/>
  </w:num>
  <w:num w:numId="16" w16cid:durableId="899436846">
    <w:abstractNumId w:val="71"/>
  </w:num>
  <w:num w:numId="17" w16cid:durableId="983509432">
    <w:abstractNumId w:val="25"/>
  </w:num>
  <w:num w:numId="18" w16cid:durableId="104543200">
    <w:abstractNumId w:val="29"/>
  </w:num>
  <w:num w:numId="19" w16cid:durableId="1821577889">
    <w:abstractNumId w:val="67"/>
  </w:num>
  <w:num w:numId="20" w16cid:durableId="1507674526">
    <w:abstractNumId w:val="52"/>
  </w:num>
  <w:num w:numId="21" w16cid:durableId="1146893416">
    <w:abstractNumId w:val="34"/>
  </w:num>
  <w:num w:numId="22" w16cid:durableId="1207123">
    <w:abstractNumId w:val="8"/>
  </w:num>
  <w:num w:numId="23" w16cid:durableId="450056568">
    <w:abstractNumId w:val="24"/>
  </w:num>
  <w:num w:numId="24" w16cid:durableId="801584207">
    <w:abstractNumId w:val="10"/>
  </w:num>
  <w:num w:numId="25" w16cid:durableId="523783540">
    <w:abstractNumId w:val="1"/>
  </w:num>
  <w:num w:numId="26" w16cid:durableId="2142766995">
    <w:abstractNumId w:val="11"/>
  </w:num>
  <w:num w:numId="27" w16cid:durableId="1953976286">
    <w:abstractNumId w:val="15"/>
  </w:num>
  <w:num w:numId="28" w16cid:durableId="314989978">
    <w:abstractNumId w:val="70"/>
  </w:num>
  <w:num w:numId="29" w16cid:durableId="100951648">
    <w:abstractNumId w:val="35"/>
  </w:num>
  <w:num w:numId="30" w16cid:durableId="1654409073">
    <w:abstractNumId w:val="32"/>
  </w:num>
  <w:num w:numId="31" w16cid:durableId="1434745281">
    <w:abstractNumId w:val="7"/>
  </w:num>
  <w:num w:numId="32" w16cid:durableId="14332362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43424775">
    <w:abstractNumId w:val="73"/>
  </w:num>
  <w:num w:numId="34" w16cid:durableId="1173187121">
    <w:abstractNumId w:val="79"/>
  </w:num>
  <w:num w:numId="35" w16cid:durableId="1997877252">
    <w:abstractNumId w:val="5"/>
  </w:num>
  <w:num w:numId="36" w16cid:durableId="495002088">
    <w:abstractNumId w:val="56"/>
  </w:num>
  <w:num w:numId="37" w16cid:durableId="700058531">
    <w:abstractNumId w:val="31"/>
  </w:num>
  <w:num w:numId="38" w16cid:durableId="1139152916">
    <w:abstractNumId w:val="64"/>
  </w:num>
  <w:num w:numId="39" w16cid:durableId="686254934">
    <w:abstractNumId w:val="14"/>
  </w:num>
  <w:num w:numId="40" w16cid:durableId="201863306">
    <w:abstractNumId w:val="42"/>
  </w:num>
  <w:num w:numId="41" w16cid:durableId="112218003">
    <w:abstractNumId w:val="82"/>
  </w:num>
  <w:num w:numId="42" w16cid:durableId="603609261">
    <w:abstractNumId w:val="82"/>
    <w:lvlOverride w:ilvl="0">
      <w:startOverride w:val="1"/>
    </w:lvlOverride>
  </w:num>
  <w:num w:numId="43" w16cid:durableId="440881504">
    <w:abstractNumId w:val="21"/>
  </w:num>
  <w:num w:numId="44" w16cid:durableId="1144158153">
    <w:abstractNumId w:val="82"/>
    <w:lvlOverride w:ilvl="0">
      <w:startOverride w:val="1"/>
    </w:lvlOverride>
  </w:num>
  <w:num w:numId="45" w16cid:durableId="227693892">
    <w:abstractNumId w:val="30"/>
  </w:num>
  <w:num w:numId="46" w16cid:durableId="376391483">
    <w:abstractNumId w:val="38"/>
  </w:num>
  <w:num w:numId="47" w16cid:durableId="1172526489">
    <w:abstractNumId w:val="40"/>
  </w:num>
  <w:num w:numId="48" w16cid:durableId="1805273781">
    <w:abstractNumId w:val="81"/>
  </w:num>
  <w:num w:numId="49" w16cid:durableId="1694769128">
    <w:abstractNumId w:val="82"/>
    <w:lvlOverride w:ilvl="0">
      <w:startOverride w:val="1"/>
    </w:lvlOverride>
  </w:num>
  <w:num w:numId="50" w16cid:durableId="955602613">
    <w:abstractNumId w:val="51"/>
  </w:num>
  <w:num w:numId="51" w16cid:durableId="1375351086">
    <w:abstractNumId w:val="2"/>
  </w:num>
  <w:num w:numId="52" w16cid:durableId="1407990776">
    <w:abstractNumId w:val="54"/>
  </w:num>
  <w:num w:numId="53" w16cid:durableId="1806894885">
    <w:abstractNumId w:val="84"/>
  </w:num>
  <w:num w:numId="54" w16cid:durableId="1487087676">
    <w:abstractNumId w:val="65"/>
  </w:num>
  <w:num w:numId="55" w16cid:durableId="1963732780">
    <w:abstractNumId w:val="61"/>
  </w:num>
  <w:num w:numId="56" w16cid:durableId="71053131">
    <w:abstractNumId w:val="49"/>
  </w:num>
  <w:num w:numId="57" w16cid:durableId="1994214075">
    <w:abstractNumId w:val="48"/>
  </w:num>
  <w:num w:numId="58" w16cid:durableId="1740055313">
    <w:abstractNumId w:val="26"/>
  </w:num>
  <w:num w:numId="59" w16cid:durableId="244343490">
    <w:abstractNumId w:val="27"/>
  </w:num>
  <w:num w:numId="60" w16cid:durableId="1360274714">
    <w:abstractNumId w:val="22"/>
  </w:num>
  <w:num w:numId="61" w16cid:durableId="1594237155">
    <w:abstractNumId w:val="37"/>
  </w:num>
  <w:num w:numId="62" w16cid:durableId="1134366741">
    <w:abstractNumId w:val="45"/>
  </w:num>
  <w:num w:numId="63" w16cid:durableId="567962835">
    <w:abstractNumId w:val="60"/>
  </w:num>
  <w:num w:numId="64" w16cid:durableId="951281625">
    <w:abstractNumId w:val="59"/>
  </w:num>
  <w:num w:numId="65" w16cid:durableId="1210144053">
    <w:abstractNumId w:val="4"/>
  </w:num>
  <w:num w:numId="66" w16cid:durableId="2037733751">
    <w:abstractNumId w:val="44"/>
  </w:num>
  <w:num w:numId="67" w16cid:durableId="89087023">
    <w:abstractNumId w:val="39"/>
  </w:num>
  <w:num w:numId="68" w16cid:durableId="1095781209">
    <w:abstractNumId w:val="75"/>
  </w:num>
  <w:num w:numId="69" w16cid:durableId="1893926484">
    <w:abstractNumId w:val="23"/>
  </w:num>
  <w:num w:numId="70" w16cid:durableId="2062943247">
    <w:abstractNumId w:val="53"/>
  </w:num>
  <w:num w:numId="71" w16cid:durableId="779305235">
    <w:abstractNumId w:val="83"/>
  </w:num>
  <w:num w:numId="72" w16cid:durableId="1386443641">
    <w:abstractNumId w:val="62"/>
  </w:num>
  <w:num w:numId="73" w16cid:durableId="208960672">
    <w:abstractNumId w:val="12"/>
  </w:num>
  <w:num w:numId="74" w16cid:durableId="1618103969">
    <w:abstractNumId w:val="46"/>
  </w:num>
  <w:num w:numId="75" w16cid:durableId="760955741">
    <w:abstractNumId w:val="18"/>
  </w:num>
  <w:num w:numId="76" w16cid:durableId="1784113605">
    <w:abstractNumId w:val="74"/>
  </w:num>
  <w:num w:numId="77" w16cid:durableId="17779649">
    <w:abstractNumId w:val="43"/>
  </w:num>
  <w:num w:numId="78" w16cid:durableId="1711954728">
    <w:abstractNumId w:val="9"/>
  </w:num>
  <w:num w:numId="79" w16cid:durableId="1029721751">
    <w:abstractNumId w:val="68"/>
  </w:num>
  <w:num w:numId="80" w16cid:durableId="1062216409">
    <w:abstractNumId w:val="47"/>
  </w:num>
  <w:num w:numId="81" w16cid:durableId="1605117235">
    <w:abstractNumId w:val="77"/>
  </w:num>
  <w:num w:numId="82" w16cid:durableId="1409305513">
    <w:abstractNumId w:val="63"/>
  </w:num>
  <w:num w:numId="83" w16cid:durableId="1372999011">
    <w:abstractNumId w:val="85"/>
  </w:num>
  <w:num w:numId="84" w16cid:durableId="1660693255">
    <w:abstractNumId w:val="3"/>
  </w:num>
  <w:num w:numId="85" w16cid:durableId="2057776384">
    <w:abstractNumId w:val="33"/>
  </w:num>
  <w:num w:numId="86" w16cid:durableId="1068964363">
    <w:abstractNumId w:val="36"/>
  </w:num>
  <w:num w:numId="87" w16cid:durableId="674920314">
    <w:abstractNumId w:val="72"/>
  </w:num>
  <w:num w:numId="88" w16cid:durableId="2143381173">
    <w:abstractNumId w:val="69"/>
  </w:num>
  <w:num w:numId="89" w16cid:durableId="2057924740">
    <w:abstractNumId w:val="28"/>
  </w:num>
  <w:num w:numId="90" w16cid:durableId="1194076573">
    <w:abstractNumId w:val="13"/>
  </w:num>
  <w:num w:numId="91" w16cid:durableId="117796269">
    <w:abstractNumId w:val="5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FB"/>
    <w:rsid w:val="0000045A"/>
    <w:rsid w:val="00000520"/>
    <w:rsid w:val="0000082E"/>
    <w:rsid w:val="0000092D"/>
    <w:rsid w:val="00000A4C"/>
    <w:rsid w:val="00001832"/>
    <w:rsid w:val="00001AC8"/>
    <w:rsid w:val="000026E4"/>
    <w:rsid w:val="000027C6"/>
    <w:rsid w:val="0000397E"/>
    <w:rsid w:val="000042FC"/>
    <w:rsid w:val="000043FF"/>
    <w:rsid w:val="00005091"/>
    <w:rsid w:val="00005214"/>
    <w:rsid w:val="000054A9"/>
    <w:rsid w:val="0000573B"/>
    <w:rsid w:val="00005959"/>
    <w:rsid w:val="00005BF8"/>
    <w:rsid w:val="00006176"/>
    <w:rsid w:val="00006E3B"/>
    <w:rsid w:val="00007679"/>
    <w:rsid w:val="0000770A"/>
    <w:rsid w:val="00007943"/>
    <w:rsid w:val="0000797D"/>
    <w:rsid w:val="00011C43"/>
    <w:rsid w:val="00011D18"/>
    <w:rsid w:val="00012F15"/>
    <w:rsid w:val="000136B0"/>
    <w:rsid w:val="000143BA"/>
    <w:rsid w:val="000143C8"/>
    <w:rsid w:val="00014859"/>
    <w:rsid w:val="00014B00"/>
    <w:rsid w:val="00016923"/>
    <w:rsid w:val="00016B17"/>
    <w:rsid w:val="00017153"/>
    <w:rsid w:val="000177C2"/>
    <w:rsid w:val="00017FD9"/>
    <w:rsid w:val="000210D6"/>
    <w:rsid w:val="000221CA"/>
    <w:rsid w:val="00023398"/>
    <w:rsid w:val="00023D33"/>
    <w:rsid w:val="00023DE6"/>
    <w:rsid w:val="000248B2"/>
    <w:rsid w:val="000248E4"/>
    <w:rsid w:val="0002679E"/>
    <w:rsid w:val="00026EE6"/>
    <w:rsid w:val="0002774C"/>
    <w:rsid w:val="00027ECC"/>
    <w:rsid w:val="0003021F"/>
    <w:rsid w:val="000308F6"/>
    <w:rsid w:val="000318B9"/>
    <w:rsid w:val="000318FF"/>
    <w:rsid w:val="000326A3"/>
    <w:rsid w:val="00032EAF"/>
    <w:rsid w:val="000330D7"/>
    <w:rsid w:val="000334DE"/>
    <w:rsid w:val="000337D5"/>
    <w:rsid w:val="00034D61"/>
    <w:rsid w:val="000359B0"/>
    <w:rsid w:val="00036DE9"/>
    <w:rsid w:val="00041131"/>
    <w:rsid w:val="0004148D"/>
    <w:rsid w:val="000415E0"/>
    <w:rsid w:val="00045F23"/>
    <w:rsid w:val="000462D4"/>
    <w:rsid w:val="000475AA"/>
    <w:rsid w:val="00047BA1"/>
    <w:rsid w:val="00050726"/>
    <w:rsid w:val="00050774"/>
    <w:rsid w:val="0005090E"/>
    <w:rsid w:val="00051007"/>
    <w:rsid w:val="000511DA"/>
    <w:rsid w:val="00052374"/>
    <w:rsid w:val="0005347A"/>
    <w:rsid w:val="000538A0"/>
    <w:rsid w:val="0005390C"/>
    <w:rsid w:val="000542E5"/>
    <w:rsid w:val="000549E7"/>
    <w:rsid w:val="00055952"/>
    <w:rsid w:val="00055B1B"/>
    <w:rsid w:val="00055B7F"/>
    <w:rsid w:val="00057169"/>
    <w:rsid w:val="00057893"/>
    <w:rsid w:val="00057CB8"/>
    <w:rsid w:val="00060556"/>
    <w:rsid w:val="00061014"/>
    <w:rsid w:val="00061E6C"/>
    <w:rsid w:val="00062ADE"/>
    <w:rsid w:val="00063000"/>
    <w:rsid w:val="000632F9"/>
    <w:rsid w:val="0006440F"/>
    <w:rsid w:val="000644E1"/>
    <w:rsid w:val="000649A0"/>
    <w:rsid w:val="00064A5B"/>
    <w:rsid w:val="00066E22"/>
    <w:rsid w:val="00066E90"/>
    <w:rsid w:val="0006718F"/>
    <w:rsid w:val="00067899"/>
    <w:rsid w:val="00067957"/>
    <w:rsid w:val="00070012"/>
    <w:rsid w:val="00070406"/>
    <w:rsid w:val="00071682"/>
    <w:rsid w:val="000716D1"/>
    <w:rsid w:val="00071AD2"/>
    <w:rsid w:val="00071DEC"/>
    <w:rsid w:val="000732CD"/>
    <w:rsid w:val="000738F1"/>
    <w:rsid w:val="0007525B"/>
    <w:rsid w:val="000752D1"/>
    <w:rsid w:val="00075491"/>
    <w:rsid w:val="00075AD3"/>
    <w:rsid w:val="00075B89"/>
    <w:rsid w:val="00075E4C"/>
    <w:rsid w:val="00076599"/>
    <w:rsid w:val="0007678F"/>
    <w:rsid w:val="00076D2B"/>
    <w:rsid w:val="00077BC1"/>
    <w:rsid w:val="00077F8C"/>
    <w:rsid w:val="00080231"/>
    <w:rsid w:val="000804B8"/>
    <w:rsid w:val="00080E04"/>
    <w:rsid w:val="00080E3B"/>
    <w:rsid w:val="00081449"/>
    <w:rsid w:val="00081DE1"/>
    <w:rsid w:val="000822AC"/>
    <w:rsid w:val="00082CDF"/>
    <w:rsid w:val="000830E7"/>
    <w:rsid w:val="00083ACE"/>
    <w:rsid w:val="00083D92"/>
    <w:rsid w:val="000843F5"/>
    <w:rsid w:val="0008606F"/>
    <w:rsid w:val="000870FD"/>
    <w:rsid w:val="0008776F"/>
    <w:rsid w:val="00087B08"/>
    <w:rsid w:val="00087F5A"/>
    <w:rsid w:val="00090270"/>
    <w:rsid w:val="0009037D"/>
    <w:rsid w:val="00090FF7"/>
    <w:rsid w:val="00091203"/>
    <w:rsid w:val="000915D5"/>
    <w:rsid w:val="000927A5"/>
    <w:rsid w:val="00093784"/>
    <w:rsid w:val="00094A4A"/>
    <w:rsid w:val="00094B64"/>
    <w:rsid w:val="000959E4"/>
    <w:rsid w:val="000965C5"/>
    <w:rsid w:val="000A0A00"/>
    <w:rsid w:val="000A0ABC"/>
    <w:rsid w:val="000A1393"/>
    <w:rsid w:val="000A1483"/>
    <w:rsid w:val="000A1CA4"/>
    <w:rsid w:val="000A32D1"/>
    <w:rsid w:val="000A3E61"/>
    <w:rsid w:val="000A3F4A"/>
    <w:rsid w:val="000A46CB"/>
    <w:rsid w:val="000A4DB2"/>
    <w:rsid w:val="000A67AB"/>
    <w:rsid w:val="000A7648"/>
    <w:rsid w:val="000A7E8F"/>
    <w:rsid w:val="000B05AB"/>
    <w:rsid w:val="000B17B4"/>
    <w:rsid w:val="000B1CC2"/>
    <w:rsid w:val="000B25B3"/>
    <w:rsid w:val="000B2B08"/>
    <w:rsid w:val="000B355E"/>
    <w:rsid w:val="000B3C83"/>
    <w:rsid w:val="000B3F38"/>
    <w:rsid w:val="000B3FDA"/>
    <w:rsid w:val="000B42E3"/>
    <w:rsid w:val="000B4484"/>
    <w:rsid w:val="000B4F38"/>
    <w:rsid w:val="000B60E5"/>
    <w:rsid w:val="000B68F1"/>
    <w:rsid w:val="000B6965"/>
    <w:rsid w:val="000C02E0"/>
    <w:rsid w:val="000C28C6"/>
    <w:rsid w:val="000C2D48"/>
    <w:rsid w:val="000C4341"/>
    <w:rsid w:val="000C4509"/>
    <w:rsid w:val="000C452E"/>
    <w:rsid w:val="000C4D00"/>
    <w:rsid w:val="000C50A8"/>
    <w:rsid w:val="000C54AF"/>
    <w:rsid w:val="000C57AD"/>
    <w:rsid w:val="000C7625"/>
    <w:rsid w:val="000C7D30"/>
    <w:rsid w:val="000D0977"/>
    <w:rsid w:val="000D1AAE"/>
    <w:rsid w:val="000D1D3B"/>
    <w:rsid w:val="000D1E35"/>
    <w:rsid w:val="000D3706"/>
    <w:rsid w:val="000D3F8C"/>
    <w:rsid w:val="000D44F5"/>
    <w:rsid w:val="000D4C80"/>
    <w:rsid w:val="000D4F08"/>
    <w:rsid w:val="000D6004"/>
    <w:rsid w:val="000D62B9"/>
    <w:rsid w:val="000D63BA"/>
    <w:rsid w:val="000D6B75"/>
    <w:rsid w:val="000D6DF3"/>
    <w:rsid w:val="000D7AAC"/>
    <w:rsid w:val="000D7C0C"/>
    <w:rsid w:val="000D7FAF"/>
    <w:rsid w:val="000E1B97"/>
    <w:rsid w:val="000E2009"/>
    <w:rsid w:val="000E2B9B"/>
    <w:rsid w:val="000E3902"/>
    <w:rsid w:val="000E3B3D"/>
    <w:rsid w:val="000E4287"/>
    <w:rsid w:val="000E4EB1"/>
    <w:rsid w:val="000E501C"/>
    <w:rsid w:val="000E64B6"/>
    <w:rsid w:val="000E66F4"/>
    <w:rsid w:val="000E7B4F"/>
    <w:rsid w:val="000F03CE"/>
    <w:rsid w:val="000F0F38"/>
    <w:rsid w:val="000F2A54"/>
    <w:rsid w:val="000F2DEF"/>
    <w:rsid w:val="000F3307"/>
    <w:rsid w:val="000F4113"/>
    <w:rsid w:val="000F473B"/>
    <w:rsid w:val="000F4840"/>
    <w:rsid w:val="000F4982"/>
    <w:rsid w:val="000F4CF9"/>
    <w:rsid w:val="000F519F"/>
    <w:rsid w:val="000F613A"/>
    <w:rsid w:val="000F6AAA"/>
    <w:rsid w:val="000F7120"/>
    <w:rsid w:val="000F7324"/>
    <w:rsid w:val="000F790A"/>
    <w:rsid w:val="001000DB"/>
    <w:rsid w:val="00100335"/>
    <w:rsid w:val="0010051E"/>
    <w:rsid w:val="00100B61"/>
    <w:rsid w:val="00101583"/>
    <w:rsid w:val="00101D62"/>
    <w:rsid w:val="00101F58"/>
    <w:rsid w:val="00104889"/>
    <w:rsid w:val="001052BD"/>
    <w:rsid w:val="001057A3"/>
    <w:rsid w:val="00106297"/>
    <w:rsid w:val="00106D04"/>
    <w:rsid w:val="001075BC"/>
    <w:rsid w:val="001075DB"/>
    <w:rsid w:val="0011022D"/>
    <w:rsid w:val="001105BB"/>
    <w:rsid w:val="001107F3"/>
    <w:rsid w:val="00113C49"/>
    <w:rsid w:val="00113ED8"/>
    <w:rsid w:val="0011407E"/>
    <w:rsid w:val="001145F5"/>
    <w:rsid w:val="001153B0"/>
    <w:rsid w:val="001168FB"/>
    <w:rsid w:val="001177D3"/>
    <w:rsid w:val="00117B80"/>
    <w:rsid w:val="00117DA5"/>
    <w:rsid w:val="0012067B"/>
    <w:rsid w:val="00121A28"/>
    <w:rsid w:val="00121E41"/>
    <w:rsid w:val="00122F8A"/>
    <w:rsid w:val="0012386A"/>
    <w:rsid w:val="00123E76"/>
    <w:rsid w:val="00124CA8"/>
    <w:rsid w:val="00125301"/>
    <w:rsid w:val="0012680C"/>
    <w:rsid w:val="00126EBD"/>
    <w:rsid w:val="00130141"/>
    <w:rsid w:val="00130537"/>
    <w:rsid w:val="00130B43"/>
    <w:rsid w:val="00130CBC"/>
    <w:rsid w:val="00131A4B"/>
    <w:rsid w:val="00131AE9"/>
    <w:rsid w:val="00132966"/>
    <w:rsid w:val="00132AE8"/>
    <w:rsid w:val="00133D48"/>
    <w:rsid w:val="00134993"/>
    <w:rsid w:val="00134D98"/>
    <w:rsid w:val="001373D0"/>
    <w:rsid w:val="0013758E"/>
    <w:rsid w:val="001376F2"/>
    <w:rsid w:val="00140653"/>
    <w:rsid w:val="00140E83"/>
    <w:rsid w:val="0014169F"/>
    <w:rsid w:val="00141CA5"/>
    <w:rsid w:val="00142039"/>
    <w:rsid w:val="00142264"/>
    <w:rsid w:val="00142544"/>
    <w:rsid w:val="00142E36"/>
    <w:rsid w:val="00143E62"/>
    <w:rsid w:val="00145777"/>
    <w:rsid w:val="00145818"/>
    <w:rsid w:val="00150104"/>
    <w:rsid w:val="00150678"/>
    <w:rsid w:val="0015105C"/>
    <w:rsid w:val="001511C9"/>
    <w:rsid w:val="00151CE2"/>
    <w:rsid w:val="00152860"/>
    <w:rsid w:val="00152E3B"/>
    <w:rsid w:val="00152EC0"/>
    <w:rsid w:val="001534C2"/>
    <w:rsid w:val="00153ACC"/>
    <w:rsid w:val="00153D19"/>
    <w:rsid w:val="001541A8"/>
    <w:rsid w:val="001541D4"/>
    <w:rsid w:val="00154A36"/>
    <w:rsid w:val="00155B95"/>
    <w:rsid w:val="00156145"/>
    <w:rsid w:val="001565DD"/>
    <w:rsid w:val="00156F84"/>
    <w:rsid w:val="00156FC6"/>
    <w:rsid w:val="00157B48"/>
    <w:rsid w:val="001608AF"/>
    <w:rsid w:val="00160BCB"/>
    <w:rsid w:val="00161E09"/>
    <w:rsid w:val="00162BB5"/>
    <w:rsid w:val="00162FC7"/>
    <w:rsid w:val="001636FB"/>
    <w:rsid w:val="0016391E"/>
    <w:rsid w:val="00164A14"/>
    <w:rsid w:val="00165086"/>
    <w:rsid w:val="0016518A"/>
    <w:rsid w:val="00165498"/>
    <w:rsid w:val="00165BF9"/>
    <w:rsid w:val="00166A2D"/>
    <w:rsid w:val="00166B52"/>
    <w:rsid w:val="00166BF8"/>
    <w:rsid w:val="00166BF9"/>
    <w:rsid w:val="00167255"/>
    <w:rsid w:val="001672AF"/>
    <w:rsid w:val="00167972"/>
    <w:rsid w:val="0017089F"/>
    <w:rsid w:val="001710BB"/>
    <w:rsid w:val="0017185A"/>
    <w:rsid w:val="00171BCE"/>
    <w:rsid w:val="00172489"/>
    <w:rsid w:val="001731DF"/>
    <w:rsid w:val="00173A89"/>
    <w:rsid w:val="0017450D"/>
    <w:rsid w:val="0017473C"/>
    <w:rsid w:val="0017478E"/>
    <w:rsid w:val="00174CFA"/>
    <w:rsid w:val="001767AD"/>
    <w:rsid w:val="00176E46"/>
    <w:rsid w:val="00177725"/>
    <w:rsid w:val="001777F1"/>
    <w:rsid w:val="00180C4B"/>
    <w:rsid w:val="0018173B"/>
    <w:rsid w:val="001828D2"/>
    <w:rsid w:val="00183AE4"/>
    <w:rsid w:val="001842B1"/>
    <w:rsid w:val="0018482F"/>
    <w:rsid w:val="00184C82"/>
    <w:rsid w:val="00185143"/>
    <w:rsid w:val="001859D3"/>
    <w:rsid w:val="00186367"/>
    <w:rsid w:val="00187331"/>
    <w:rsid w:val="00187FC1"/>
    <w:rsid w:val="00191C0A"/>
    <w:rsid w:val="00191DA9"/>
    <w:rsid w:val="00193024"/>
    <w:rsid w:val="001945D3"/>
    <w:rsid w:val="00195A05"/>
    <w:rsid w:val="001962F3"/>
    <w:rsid w:val="00196453"/>
    <w:rsid w:val="00196905"/>
    <w:rsid w:val="00197231"/>
    <w:rsid w:val="001A09D3"/>
    <w:rsid w:val="001A1E9B"/>
    <w:rsid w:val="001A2F07"/>
    <w:rsid w:val="001A3042"/>
    <w:rsid w:val="001A34D0"/>
    <w:rsid w:val="001A353A"/>
    <w:rsid w:val="001A357F"/>
    <w:rsid w:val="001A4B19"/>
    <w:rsid w:val="001A4ECD"/>
    <w:rsid w:val="001A4F14"/>
    <w:rsid w:val="001A54F4"/>
    <w:rsid w:val="001A5ABF"/>
    <w:rsid w:val="001A6293"/>
    <w:rsid w:val="001A6472"/>
    <w:rsid w:val="001A6826"/>
    <w:rsid w:val="001A6F93"/>
    <w:rsid w:val="001A757A"/>
    <w:rsid w:val="001B0339"/>
    <w:rsid w:val="001B1077"/>
    <w:rsid w:val="001B111E"/>
    <w:rsid w:val="001B12D0"/>
    <w:rsid w:val="001B1426"/>
    <w:rsid w:val="001B1F75"/>
    <w:rsid w:val="001B25AB"/>
    <w:rsid w:val="001B31AC"/>
    <w:rsid w:val="001B378A"/>
    <w:rsid w:val="001B37A2"/>
    <w:rsid w:val="001B3DB8"/>
    <w:rsid w:val="001B451E"/>
    <w:rsid w:val="001B45E2"/>
    <w:rsid w:val="001B48DA"/>
    <w:rsid w:val="001B57E8"/>
    <w:rsid w:val="001B7607"/>
    <w:rsid w:val="001B77DE"/>
    <w:rsid w:val="001B785D"/>
    <w:rsid w:val="001B7A0E"/>
    <w:rsid w:val="001B7A9C"/>
    <w:rsid w:val="001C0383"/>
    <w:rsid w:val="001C1293"/>
    <w:rsid w:val="001C146E"/>
    <w:rsid w:val="001C187E"/>
    <w:rsid w:val="001C1F4E"/>
    <w:rsid w:val="001C2AFE"/>
    <w:rsid w:val="001C2C03"/>
    <w:rsid w:val="001C30B5"/>
    <w:rsid w:val="001C32DE"/>
    <w:rsid w:val="001C4389"/>
    <w:rsid w:val="001C4E1F"/>
    <w:rsid w:val="001C4ED8"/>
    <w:rsid w:val="001D042A"/>
    <w:rsid w:val="001D09C6"/>
    <w:rsid w:val="001D0B5B"/>
    <w:rsid w:val="001D137B"/>
    <w:rsid w:val="001D16A3"/>
    <w:rsid w:val="001D1831"/>
    <w:rsid w:val="001D195C"/>
    <w:rsid w:val="001D1ED0"/>
    <w:rsid w:val="001D2E9D"/>
    <w:rsid w:val="001D3538"/>
    <w:rsid w:val="001D5F4D"/>
    <w:rsid w:val="001D6F37"/>
    <w:rsid w:val="001D7F5C"/>
    <w:rsid w:val="001E036D"/>
    <w:rsid w:val="001E079B"/>
    <w:rsid w:val="001E097F"/>
    <w:rsid w:val="001E0DEB"/>
    <w:rsid w:val="001E2345"/>
    <w:rsid w:val="001E2737"/>
    <w:rsid w:val="001E3E4B"/>
    <w:rsid w:val="001E56F4"/>
    <w:rsid w:val="001E5821"/>
    <w:rsid w:val="001E5CD7"/>
    <w:rsid w:val="001E5E12"/>
    <w:rsid w:val="001E63E5"/>
    <w:rsid w:val="001F02BF"/>
    <w:rsid w:val="001F0BF7"/>
    <w:rsid w:val="001F26DA"/>
    <w:rsid w:val="001F3335"/>
    <w:rsid w:val="001F379D"/>
    <w:rsid w:val="001F38E5"/>
    <w:rsid w:val="001F3B73"/>
    <w:rsid w:val="001F3C65"/>
    <w:rsid w:val="001F3D2E"/>
    <w:rsid w:val="001F451A"/>
    <w:rsid w:val="001F4535"/>
    <w:rsid w:val="001F5B57"/>
    <w:rsid w:val="001F60A8"/>
    <w:rsid w:val="001F61F4"/>
    <w:rsid w:val="001F6203"/>
    <w:rsid w:val="001F76C7"/>
    <w:rsid w:val="00201CDA"/>
    <w:rsid w:val="0020233F"/>
    <w:rsid w:val="002033D8"/>
    <w:rsid w:val="00203BB7"/>
    <w:rsid w:val="00204210"/>
    <w:rsid w:val="00204946"/>
    <w:rsid w:val="002058B9"/>
    <w:rsid w:val="0020749D"/>
    <w:rsid w:val="0021040A"/>
    <w:rsid w:val="002106E6"/>
    <w:rsid w:val="00210E14"/>
    <w:rsid w:val="002113CF"/>
    <w:rsid w:val="00211500"/>
    <w:rsid w:val="0021193E"/>
    <w:rsid w:val="00211F8D"/>
    <w:rsid w:val="002120A6"/>
    <w:rsid w:val="00212CAE"/>
    <w:rsid w:val="00212FFC"/>
    <w:rsid w:val="002139FF"/>
    <w:rsid w:val="00214114"/>
    <w:rsid w:val="002149EC"/>
    <w:rsid w:val="002167D6"/>
    <w:rsid w:val="0021727D"/>
    <w:rsid w:val="00217BB9"/>
    <w:rsid w:val="00220719"/>
    <w:rsid w:val="00220B10"/>
    <w:rsid w:val="00220D92"/>
    <w:rsid w:val="00221785"/>
    <w:rsid w:val="00221B28"/>
    <w:rsid w:val="002220FC"/>
    <w:rsid w:val="00222553"/>
    <w:rsid w:val="00222A77"/>
    <w:rsid w:val="002230A8"/>
    <w:rsid w:val="002249F5"/>
    <w:rsid w:val="00224AAC"/>
    <w:rsid w:val="00224D8C"/>
    <w:rsid w:val="00225AB5"/>
    <w:rsid w:val="00225DAB"/>
    <w:rsid w:val="00225F49"/>
    <w:rsid w:val="00227A73"/>
    <w:rsid w:val="00230BE6"/>
    <w:rsid w:val="00230EDE"/>
    <w:rsid w:val="00231849"/>
    <w:rsid w:val="00231E02"/>
    <w:rsid w:val="00232511"/>
    <w:rsid w:val="002328B2"/>
    <w:rsid w:val="00232AD4"/>
    <w:rsid w:val="00232C17"/>
    <w:rsid w:val="00233AEE"/>
    <w:rsid w:val="00233F02"/>
    <w:rsid w:val="00234DBF"/>
    <w:rsid w:val="002352D2"/>
    <w:rsid w:val="00235BA4"/>
    <w:rsid w:val="00235DEE"/>
    <w:rsid w:val="002361B4"/>
    <w:rsid w:val="00236864"/>
    <w:rsid w:val="00237123"/>
    <w:rsid w:val="00237142"/>
    <w:rsid w:val="00237311"/>
    <w:rsid w:val="00237FA3"/>
    <w:rsid w:val="0024021D"/>
    <w:rsid w:val="002415A5"/>
    <w:rsid w:val="00241692"/>
    <w:rsid w:val="0024179F"/>
    <w:rsid w:val="00241B26"/>
    <w:rsid w:val="0024219E"/>
    <w:rsid w:val="00242554"/>
    <w:rsid w:val="00242F2D"/>
    <w:rsid w:val="002432C5"/>
    <w:rsid w:val="00243D5A"/>
    <w:rsid w:val="00244563"/>
    <w:rsid w:val="002448CA"/>
    <w:rsid w:val="002449DE"/>
    <w:rsid w:val="002459D0"/>
    <w:rsid w:val="002465C8"/>
    <w:rsid w:val="00246AA6"/>
    <w:rsid w:val="00247659"/>
    <w:rsid w:val="00247C6A"/>
    <w:rsid w:val="00247E5A"/>
    <w:rsid w:val="00250BB9"/>
    <w:rsid w:val="0025132B"/>
    <w:rsid w:val="002513EB"/>
    <w:rsid w:val="00252A72"/>
    <w:rsid w:val="00252EB5"/>
    <w:rsid w:val="002536AC"/>
    <w:rsid w:val="0025384E"/>
    <w:rsid w:val="00255D82"/>
    <w:rsid w:val="00256FDD"/>
    <w:rsid w:val="00260347"/>
    <w:rsid w:val="0026091F"/>
    <w:rsid w:val="00260F29"/>
    <w:rsid w:val="00261B13"/>
    <w:rsid w:val="00261FD3"/>
    <w:rsid w:val="00262816"/>
    <w:rsid w:val="00262B32"/>
    <w:rsid w:val="00262B9F"/>
    <w:rsid w:val="00262EE5"/>
    <w:rsid w:val="002635AB"/>
    <w:rsid w:val="0026380E"/>
    <w:rsid w:val="00263E83"/>
    <w:rsid w:val="002640B7"/>
    <w:rsid w:val="0026527E"/>
    <w:rsid w:val="0026600B"/>
    <w:rsid w:val="00266B00"/>
    <w:rsid w:val="0027047B"/>
    <w:rsid w:val="00270C97"/>
    <w:rsid w:val="002715D8"/>
    <w:rsid w:val="00272512"/>
    <w:rsid w:val="00273735"/>
    <w:rsid w:val="0027393D"/>
    <w:rsid w:val="00273C03"/>
    <w:rsid w:val="00275A6B"/>
    <w:rsid w:val="00277044"/>
    <w:rsid w:val="00277112"/>
    <w:rsid w:val="0028076A"/>
    <w:rsid w:val="00280CDD"/>
    <w:rsid w:val="00280EC7"/>
    <w:rsid w:val="002815ED"/>
    <w:rsid w:val="002819AB"/>
    <w:rsid w:val="00282752"/>
    <w:rsid w:val="00282AC9"/>
    <w:rsid w:val="00284364"/>
    <w:rsid w:val="00284BEF"/>
    <w:rsid w:val="002857E8"/>
    <w:rsid w:val="00286065"/>
    <w:rsid w:val="00286D1A"/>
    <w:rsid w:val="002902C1"/>
    <w:rsid w:val="00291DE5"/>
    <w:rsid w:val="00294701"/>
    <w:rsid w:val="0029497C"/>
    <w:rsid w:val="00295041"/>
    <w:rsid w:val="002950AE"/>
    <w:rsid w:val="0029546B"/>
    <w:rsid w:val="002958AA"/>
    <w:rsid w:val="00295E9B"/>
    <w:rsid w:val="00295F10"/>
    <w:rsid w:val="00296785"/>
    <w:rsid w:val="002969BF"/>
    <w:rsid w:val="002969F3"/>
    <w:rsid w:val="00296A4B"/>
    <w:rsid w:val="00296F60"/>
    <w:rsid w:val="00297AC2"/>
    <w:rsid w:val="002A04A1"/>
    <w:rsid w:val="002A0C50"/>
    <w:rsid w:val="002A0C78"/>
    <w:rsid w:val="002A0DA7"/>
    <w:rsid w:val="002A1532"/>
    <w:rsid w:val="002A1BAF"/>
    <w:rsid w:val="002A1EBE"/>
    <w:rsid w:val="002A39B8"/>
    <w:rsid w:val="002A3C9F"/>
    <w:rsid w:val="002A41C8"/>
    <w:rsid w:val="002A446C"/>
    <w:rsid w:val="002A4686"/>
    <w:rsid w:val="002A4C65"/>
    <w:rsid w:val="002A4F19"/>
    <w:rsid w:val="002A526E"/>
    <w:rsid w:val="002A6FFB"/>
    <w:rsid w:val="002A76A5"/>
    <w:rsid w:val="002A7D47"/>
    <w:rsid w:val="002A7E72"/>
    <w:rsid w:val="002B06A2"/>
    <w:rsid w:val="002B074B"/>
    <w:rsid w:val="002B0B37"/>
    <w:rsid w:val="002B0BFA"/>
    <w:rsid w:val="002B1B06"/>
    <w:rsid w:val="002B450D"/>
    <w:rsid w:val="002B569B"/>
    <w:rsid w:val="002B5797"/>
    <w:rsid w:val="002B5802"/>
    <w:rsid w:val="002B6B93"/>
    <w:rsid w:val="002B77A1"/>
    <w:rsid w:val="002C216D"/>
    <w:rsid w:val="002C22F4"/>
    <w:rsid w:val="002C251B"/>
    <w:rsid w:val="002C29C5"/>
    <w:rsid w:val="002C2ACC"/>
    <w:rsid w:val="002C2D73"/>
    <w:rsid w:val="002C32D9"/>
    <w:rsid w:val="002C3D73"/>
    <w:rsid w:val="002C3D79"/>
    <w:rsid w:val="002C3D85"/>
    <w:rsid w:val="002C4808"/>
    <w:rsid w:val="002C4883"/>
    <w:rsid w:val="002C52AE"/>
    <w:rsid w:val="002C5625"/>
    <w:rsid w:val="002C5C5C"/>
    <w:rsid w:val="002C5DB9"/>
    <w:rsid w:val="002C5EC8"/>
    <w:rsid w:val="002C5FF5"/>
    <w:rsid w:val="002C620A"/>
    <w:rsid w:val="002C74F0"/>
    <w:rsid w:val="002D1C89"/>
    <w:rsid w:val="002D2331"/>
    <w:rsid w:val="002D2F13"/>
    <w:rsid w:val="002D343B"/>
    <w:rsid w:val="002D3A89"/>
    <w:rsid w:val="002D3A9C"/>
    <w:rsid w:val="002D43DC"/>
    <w:rsid w:val="002D4F0C"/>
    <w:rsid w:val="002D5EE5"/>
    <w:rsid w:val="002D69C0"/>
    <w:rsid w:val="002D6BAE"/>
    <w:rsid w:val="002D6E6F"/>
    <w:rsid w:val="002D72DA"/>
    <w:rsid w:val="002D73B5"/>
    <w:rsid w:val="002D75A4"/>
    <w:rsid w:val="002D767D"/>
    <w:rsid w:val="002E075D"/>
    <w:rsid w:val="002E121B"/>
    <w:rsid w:val="002E1EB5"/>
    <w:rsid w:val="002E3070"/>
    <w:rsid w:val="002E4193"/>
    <w:rsid w:val="002E552C"/>
    <w:rsid w:val="002E644A"/>
    <w:rsid w:val="002E65F0"/>
    <w:rsid w:val="002E667F"/>
    <w:rsid w:val="002E6813"/>
    <w:rsid w:val="002E78DF"/>
    <w:rsid w:val="002F09EE"/>
    <w:rsid w:val="002F0ECC"/>
    <w:rsid w:val="002F13AA"/>
    <w:rsid w:val="002F205F"/>
    <w:rsid w:val="002F2413"/>
    <w:rsid w:val="002F2714"/>
    <w:rsid w:val="002F3DA8"/>
    <w:rsid w:val="002F3F5F"/>
    <w:rsid w:val="002F40CF"/>
    <w:rsid w:val="002F49D7"/>
    <w:rsid w:val="002F58F5"/>
    <w:rsid w:val="002F6ADF"/>
    <w:rsid w:val="002F6EAF"/>
    <w:rsid w:val="002F7A20"/>
    <w:rsid w:val="002F7A3F"/>
    <w:rsid w:val="00300AA8"/>
    <w:rsid w:val="00300F38"/>
    <w:rsid w:val="003014FF"/>
    <w:rsid w:val="00301613"/>
    <w:rsid w:val="003019A2"/>
    <w:rsid w:val="00301D98"/>
    <w:rsid w:val="00303B17"/>
    <w:rsid w:val="00303C81"/>
    <w:rsid w:val="00303DD7"/>
    <w:rsid w:val="0030464B"/>
    <w:rsid w:val="003049DA"/>
    <w:rsid w:val="00304D60"/>
    <w:rsid w:val="0030536B"/>
    <w:rsid w:val="0030657A"/>
    <w:rsid w:val="00306659"/>
    <w:rsid w:val="003074E0"/>
    <w:rsid w:val="00307841"/>
    <w:rsid w:val="00310524"/>
    <w:rsid w:val="00310B72"/>
    <w:rsid w:val="00311230"/>
    <w:rsid w:val="0031152A"/>
    <w:rsid w:val="00311DC1"/>
    <w:rsid w:val="00312084"/>
    <w:rsid w:val="0031259F"/>
    <w:rsid w:val="0031272A"/>
    <w:rsid w:val="003135DB"/>
    <w:rsid w:val="00313CCF"/>
    <w:rsid w:val="00314338"/>
    <w:rsid w:val="003143B3"/>
    <w:rsid w:val="00315BB5"/>
    <w:rsid w:val="00315C75"/>
    <w:rsid w:val="003163FB"/>
    <w:rsid w:val="0031717B"/>
    <w:rsid w:val="00321442"/>
    <w:rsid w:val="003223BE"/>
    <w:rsid w:val="003223E2"/>
    <w:rsid w:val="00322923"/>
    <w:rsid w:val="00323E4E"/>
    <w:rsid w:val="00324A59"/>
    <w:rsid w:val="00327F1E"/>
    <w:rsid w:val="00330117"/>
    <w:rsid w:val="00330BBF"/>
    <w:rsid w:val="00330CE9"/>
    <w:rsid w:val="00331077"/>
    <w:rsid w:val="003311A2"/>
    <w:rsid w:val="003312C3"/>
    <w:rsid w:val="00331F28"/>
    <w:rsid w:val="00332821"/>
    <w:rsid w:val="0033302C"/>
    <w:rsid w:val="003340CF"/>
    <w:rsid w:val="003344D2"/>
    <w:rsid w:val="00336CC1"/>
    <w:rsid w:val="00336EFF"/>
    <w:rsid w:val="00337391"/>
    <w:rsid w:val="00341423"/>
    <w:rsid w:val="003415D8"/>
    <w:rsid w:val="00341765"/>
    <w:rsid w:val="00341E4A"/>
    <w:rsid w:val="0034206D"/>
    <w:rsid w:val="00342FE3"/>
    <w:rsid w:val="0034332A"/>
    <w:rsid w:val="003434A0"/>
    <w:rsid w:val="00343975"/>
    <w:rsid w:val="003444BC"/>
    <w:rsid w:val="00344F7B"/>
    <w:rsid w:val="00345CA5"/>
    <w:rsid w:val="00346098"/>
    <w:rsid w:val="00346383"/>
    <w:rsid w:val="00347FD7"/>
    <w:rsid w:val="00350445"/>
    <w:rsid w:val="00351659"/>
    <w:rsid w:val="00351747"/>
    <w:rsid w:val="00351843"/>
    <w:rsid w:val="00351BB5"/>
    <w:rsid w:val="00351DC2"/>
    <w:rsid w:val="003526B6"/>
    <w:rsid w:val="00352C43"/>
    <w:rsid w:val="0035383C"/>
    <w:rsid w:val="00353C23"/>
    <w:rsid w:val="00354777"/>
    <w:rsid w:val="0035491B"/>
    <w:rsid w:val="0035518F"/>
    <w:rsid w:val="00355922"/>
    <w:rsid w:val="003559B4"/>
    <w:rsid w:val="00355A03"/>
    <w:rsid w:val="00355B58"/>
    <w:rsid w:val="00356191"/>
    <w:rsid w:val="003565D7"/>
    <w:rsid w:val="0035673C"/>
    <w:rsid w:val="003575E4"/>
    <w:rsid w:val="00362BD6"/>
    <w:rsid w:val="00363972"/>
    <w:rsid w:val="0036438C"/>
    <w:rsid w:val="003647E4"/>
    <w:rsid w:val="0036502A"/>
    <w:rsid w:val="003650CF"/>
    <w:rsid w:val="00367125"/>
    <w:rsid w:val="0036719A"/>
    <w:rsid w:val="0036777B"/>
    <w:rsid w:val="00367AD6"/>
    <w:rsid w:val="00367D86"/>
    <w:rsid w:val="00370838"/>
    <w:rsid w:val="00370E86"/>
    <w:rsid w:val="00372DA8"/>
    <w:rsid w:val="00373C93"/>
    <w:rsid w:val="00373D7B"/>
    <w:rsid w:val="00373EA8"/>
    <w:rsid w:val="00374183"/>
    <w:rsid w:val="00374249"/>
    <w:rsid w:val="0037513C"/>
    <w:rsid w:val="00375B5C"/>
    <w:rsid w:val="00376064"/>
    <w:rsid w:val="00376148"/>
    <w:rsid w:val="0037627B"/>
    <w:rsid w:val="0037630D"/>
    <w:rsid w:val="0037643B"/>
    <w:rsid w:val="00381357"/>
    <w:rsid w:val="00381399"/>
    <w:rsid w:val="003820BA"/>
    <w:rsid w:val="00382A14"/>
    <w:rsid w:val="00383410"/>
    <w:rsid w:val="00383438"/>
    <w:rsid w:val="00384A68"/>
    <w:rsid w:val="00385A5E"/>
    <w:rsid w:val="0038640B"/>
    <w:rsid w:val="0038663B"/>
    <w:rsid w:val="00386F80"/>
    <w:rsid w:val="0039070B"/>
    <w:rsid w:val="00391332"/>
    <w:rsid w:val="00391906"/>
    <w:rsid w:val="00392819"/>
    <w:rsid w:val="00393040"/>
    <w:rsid w:val="0039313A"/>
    <w:rsid w:val="003936AD"/>
    <w:rsid w:val="00395966"/>
    <w:rsid w:val="00395DEA"/>
    <w:rsid w:val="0039669E"/>
    <w:rsid w:val="003972DD"/>
    <w:rsid w:val="003A01F6"/>
    <w:rsid w:val="003A1420"/>
    <w:rsid w:val="003A18BF"/>
    <w:rsid w:val="003A1DED"/>
    <w:rsid w:val="003A2EFA"/>
    <w:rsid w:val="003A30C9"/>
    <w:rsid w:val="003A390B"/>
    <w:rsid w:val="003A3E33"/>
    <w:rsid w:val="003A5077"/>
    <w:rsid w:val="003A5C83"/>
    <w:rsid w:val="003A74AE"/>
    <w:rsid w:val="003A7F73"/>
    <w:rsid w:val="003B03A6"/>
    <w:rsid w:val="003B152D"/>
    <w:rsid w:val="003B1DB8"/>
    <w:rsid w:val="003B1E3C"/>
    <w:rsid w:val="003B24EA"/>
    <w:rsid w:val="003B2BBE"/>
    <w:rsid w:val="003B3C4E"/>
    <w:rsid w:val="003B4380"/>
    <w:rsid w:val="003B457A"/>
    <w:rsid w:val="003B4906"/>
    <w:rsid w:val="003B4EC8"/>
    <w:rsid w:val="003B5590"/>
    <w:rsid w:val="003B57A0"/>
    <w:rsid w:val="003B79FD"/>
    <w:rsid w:val="003C1C55"/>
    <w:rsid w:val="003C259F"/>
    <w:rsid w:val="003C2F6E"/>
    <w:rsid w:val="003C3E36"/>
    <w:rsid w:val="003C5977"/>
    <w:rsid w:val="003D036E"/>
    <w:rsid w:val="003D0761"/>
    <w:rsid w:val="003D17C0"/>
    <w:rsid w:val="003D1835"/>
    <w:rsid w:val="003D2F81"/>
    <w:rsid w:val="003D42B5"/>
    <w:rsid w:val="003D4585"/>
    <w:rsid w:val="003D4681"/>
    <w:rsid w:val="003D4EEF"/>
    <w:rsid w:val="003D54A3"/>
    <w:rsid w:val="003D5742"/>
    <w:rsid w:val="003D5D39"/>
    <w:rsid w:val="003D6031"/>
    <w:rsid w:val="003D6B43"/>
    <w:rsid w:val="003D6EAD"/>
    <w:rsid w:val="003D7E0F"/>
    <w:rsid w:val="003E0369"/>
    <w:rsid w:val="003E0384"/>
    <w:rsid w:val="003E0D15"/>
    <w:rsid w:val="003E0FFF"/>
    <w:rsid w:val="003E1072"/>
    <w:rsid w:val="003E1647"/>
    <w:rsid w:val="003E1FEE"/>
    <w:rsid w:val="003E20D9"/>
    <w:rsid w:val="003E2100"/>
    <w:rsid w:val="003E2F99"/>
    <w:rsid w:val="003E3043"/>
    <w:rsid w:val="003E3446"/>
    <w:rsid w:val="003E38FF"/>
    <w:rsid w:val="003E4769"/>
    <w:rsid w:val="003E52AF"/>
    <w:rsid w:val="003E5D74"/>
    <w:rsid w:val="003E630A"/>
    <w:rsid w:val="003E6C02"/>
    <w:rsid w:val="003F017E"/>
    <w:rsid w:val="003F0E8A"/>
    <w:rsid w:val="003F2C99"/>
    <w:rsid w:val="003F3D1C"/>
    <w:rsid w:val="003F3D2F"/>
    <w:rsid w:val="003F42DC"/>
    <w:rsid w:val="003F50C0"/>
    <w:rsid w:val="003F533B"/>
    <w:rsid w:val="003F59B6"/>
    <w:rsid w:val="003F78C8"/>
    <w:rsid w:val="003F7B5F"/>
    <w:rsid w:val="0040022D"/>
    <w:rsid w:val="0040110D"/>
    <w:rsid w:val="00402AB9"/>
    <w:rsid w:val="0040473B"/>
    <w:rsid w:val="0040474C"/>
    <w:rsid w:val="00405CF7"/>
    <w:rsid w:val="00406937"/>
    <w:rsid w:val="004073ED"/>
    <w:rsid w:val="00407B35"/>
    <w:rsid w:val="00410788"/>
    <w:rsid w:val="00410DB6"/>
    <w:rsid w:val="0041137D"/>
    <w:rsid w:val="00413946"/>
    <w:rsid w:val="00414822"/>
    <w:rsid w:val="00414A48"/>
    <w:rsid w:val="00416172"/>
    <w:rsid w:val="00416816"/>
    <w:rsid w:val="00417B70"/>
    <w:rsid w:val="00420130"/>
    <w:rsid w:val="0042053A"/>
    <w:rsid w:val="004226A8"/>
    <w:rsid w:val="004226D6"/>
    <w:rsid w:val="004229C1"/>
    <w:rsid w:val="00423CB6"/>
    <w:rsid w:val="00423DF3"/>
    <w:rsid w:val="004268D6"/>
    <w:rsid w:val="00426CF9"/>
    <w:rsid w:val="0042743F"/>
    <w:rsid w:val="00427740"/>
    <w:rsid w:val="00427D4F"/>
    <w:rsid w:val="00430795"/>
    <w:rsid w:val="004313B8"/>
    <w:rsid w:val="0043191E"/>
    <w:rsid w:val="00431F6C"/>
    <w:rsid w:val="00432061"/>
    <w:rsid w:val="004320FB"/>
    <w:rsid w:val="004331F7"/>
    <w:rsid w:val="004338FD"/>
    <w:rsid w:val="00433F70"/>
    <w:rsid w:val="00434153"/>
    <w:rsid w:val="0043522E"/>
    <w:rsid w:val="00435337"/>
    <w:rsid w:val="00435435"/>
    <w:rsid w:val="00436444"/>
    <w:rsid w:val="00436AF9"/>
    <w:rsid w:val="004377BD"/>
    <w:rsid w:val="00440DDA"/>
    <w:rsid w:val="00440E32"/>
    <w:rsid w:val="00441105"/>
    <w:rsid w:val="0044249E"/>
    <w:rsid w:val="00442554"/>
    <w:rsid w:val="00443558"/>
    <w:rsid w:val="004439B1"/>
    <w:rsid w:val="00444920"/>
    <w:rsid w:val="0044493E"/>
    <w:rsid w:val="00444D72"/>
    <w:rsid w:val="004455FD"/>
    <w:rsid w:val="004460D0"/>
    <w:rsid w:val="00446852"/>
    <w:rsid w:val="00447728"/>
    <w:rsid w:val="004479BA"/>
    <w:rsid w:val="00450B93"/>
    <w:rsid w:val="00451A53"/>
    <w:rsid w:val="004535FD"/>
    <w:rsid w:val="004539FC"/>
    <w:rsid w:val="00454F46"/>
    <w:rsid w:val="00455136"/>
    <w:rsid w:val="00456848"/>
    <w:rsid w:val="00456B82"/>
    <w:rsid w:val="004605EB"/>
    <w:rsid w:val="00460EA6"/>
    <w:rsid w:val="004612F0"/>
    <w:rsid w:val="00461FBF"/>
    <w:rsid w:val="00462232"/>
    <w:rsid w:val="00462604"/>
    <w:rsid w:val="00462ECF"/>
    <w:rsid w:val="0046533D"/>
    <w:rsid w:val="004658BA"/>
    <w:rsid w:val="004658FF"/>
    <w:rsid w:val="00466725"/>
    <w:rsid w:val="004703DD"/>
    <w:rsid w:val="004705E0"/>
    <w:rsid w:val="00470C49"/>
    <w:rsid w:val="00471640"/>
    <w:rsid w:val="00471E7B"/>
    <w:rsid w:val="00472652"/>
    <w:rsid w:val="004727A2"/>
    <w:rsid w:val="00472D54"/>
    <w:rsid w:val="00474086"/>
    <w:rsid w:val="00474A11"/>
    <w:rsid w:val="00474D11"/>
    <w:rsid w:val="00474D54"/>
    <w:rsid w:val="00474FE8"/>
    <w:rsid w:val="0047537D"/>
    <w:rsid w:val="00475400"/>
    <w:rsid w:val="004767F4"/>
    <w:rsid w:val="00476809"/>
    <w:rsid w:val="004777A9"/>
    <w:rsid w:val="00477DFC"/>
    <w:rsid w:val="0048056B"/>
    <w:rsid w:val="00481975"/>
    <w:rsid w:val="00481D48"/>
    <w:rsid w:val="0048204D"/>
    <w:rsid w:val="00482682"/>
    <w:rsid w:val="0048332E"/>
    <w:rsid w:val="004833E3"/>
    <w:rsid w:val="00484325"/>
    <w:rsid w:val="004845CB"/>
    <w:rsid w:val="0048477A"/>
    <w:rsid w:val="004876B3"/>
    <w:rsid w:val="00487766"/>
    <w:rsid w:val="00487A40"/>
    <w:rsid w:val="00487D45"/>
    <w:rsid w:val="00487FB1"/>
    <w:rsid w:val="00490051"/>
    <w:rsid w:val="0049010E"/>
    <w:rsid w:val="0049080A"/>
    <w:rsid w:val="00492087"/>
    <w:rsid w:val="004938FB"/>
    <w:rsid w:val="00494ABD"/>
    <w:rsid w:val="0049591A"/>
    <w:rsid w:val="0049610E"/>
    <w:rsid w:val="0049708B"/>
    <w:rsid w:val="00497DEB"/>
    <w:rsid w:val="004A0E67"/>
    <w:rsid w:val="004A21E9"/>
    <w:rsid w:val="004A3244"/>
    <w:rsid w:val="004A3726"/>
    <w:rsid w:val="004A45AC"/>
    <w:rsid w:val="004A4914"/>
    <w:rsid w:val="004A49A7"/>
    <w:rsid w:val="004A4C71"/>
    <w:rsid w:val="004A6229"/>
    <w:rsid w:val="004A6B9F"/>
    <w:rsid w:val="004A6BC5"/>
    <w:rsid w:val="004B0A82"/>
    <w:rsid w:val="004B1452"/>
    <w:rsid w:val="004B16B6"/>
    <w:rsid w:val="004B1F9B"/>
    <w:rsid w:val="004B24AE"/>
    <w:rsid w:val="004B2536"/>
    <w:rsid w:val="004B25CE"/>
    <w:rsid w:val="004B2FB0"/>
    <w:rsid w:val="004B3633"/>
    <w:rsid w:val="004B3828"/>
    <w:rsid w:val="004B396C"/>
    <w:rsid w:val="004B431B"/>
    <w:rsid w:val="004B5B47"/>
    <w:rsid w:val="004B6066"/>
    <w:rsid w:val="004B7F8E"/>
    <w:rsid w:val="004C06FF"/>
    <w:rsid w:val="004C13DF"/>
    <w:rsid w:val="004C162A"/>
    <w:rsid w:val="004C2179"/>
    <w:rsid w:val="004C239C"/>
    <w:rsid w:val="004C23A2"/>
    <w:rsid w:val="004C3DF2"/>
    <w:rsid w:val="004C4D3C"/>
    <w:rsid w:val="004C5733"/>
    <w:rsid w:val="004C6520"/>
    <w:rsid w:val="004C681B"/>
    <w:rsid w:val="004C6F67"/>
    <w:rsid w:val="004C751F"/>
    <w:rsid w:val="004C78D0"/>
    <w:rsid w:val="004D1C2B"/>
    <w:rsid w:val="004D2B02"/>
    <w:rsid w:val="004D42F5"/>
    <w:rsid w:val="004D457A"/>
    <w:rsid w:val="004D5312"/>
    <w:rsid w:val="004D5456"/>
    <w:rsid w:val="004D5E46"/>
    <w:rsid w:val="004D6047"/>
    <w:rsid w:val="004D6495"/>
    <w:rsid w:val="004D72BA"/>
    <w:rsid w:val="004D7C9E"/>
    <w:rsid w:val="004E016B"/>
    <w:rsid w:val="004E0279"/>
    <w:rsid w:val="004E0AAF"/>
    <w:rsid w:val="004E0FF8"/>
    <w:rsid w:val="004E13D2"/>
    <w:rsid w:val="004E3D67"/>
    <w:rsid w:val="004E4157"/>
    <w:rsid w:val="004E446D"/>
    <w:rsid w:val="004E4A70"/>
    <w:rsid w:val="004E5C3C"/>
    <w:rsid w:val="004E5EE6"/>
    <w:rsid w:val="004E5F90"/>
    <w:rsid w:val="004F03F3"/>
    <w:rsid w:val="004F042F"/>
    <w:rsid w:val="004F0726"/>
    <w:rsid w:val="004F15A5"/>
    <w:rsid w:val="004F1AB3"/>
    <w:rsid w:val="004F2623"/>
    <w:rsid w:val="004F304B"/>
    <w:rsid w:val="004F3755"/>
    <w:rsid w:val="004F463B"/>
    <w:rsid w:val="004F570C"/>
    <w:rsid w:val="004F5999"/>
    <w:rsid w:val="004F6443"/>
    <w:rsid w:val="004F687C"/>
    <w:rsid w:val="004F6FF9"/>
    <w:rsid w:val="004F7216"/>
    <w:rsid w:val="0050187E"/>
    <w:rsid w:val="00502427"/>
    <w:rsid w:val="00503918"/>
    <w:rsid w:val="00503B29"/>
    <w:rsid w:val="00503C34"/>
    <w:rsid w:val="00504EC8"/>
    <w:rsid w:val="00505634"/>
    <w:rsid w:val="005067AB"/>
    <w:rsid w:val="005071B9"/>
    <w:rsid w:val="0050765A"/>
    <w:rsid w:val="00507F18"/>
    <w:rsid w:val="0051007B"/>
    <w:rsid w:val="00511728"/>
    <w:rsid w:val="00511E61"/>
    <w:rsid w:val="005134A3"/>
    <w:rsid w:val="00513921"/>
    <w:rsid w:val="00517444"/>
    <w:rsid w:val="00517803"/>
    <w:rsid w:val="00517ED6"/>
    <w:rsid w:val="0052067F"/>
    <w:rsid w:val="0052094F"/>
    <w:rsid w:val="00522105"/>
    <w:rsid w:val="00522AB8"/>
    <w:rsid w:val="00523F6D"/>
    <w:rsid w:val="00524742"/>
    <w:rsid w:val="00525A04"/>
    <w:rsid w:val="00525B57"/>
    <w:rsid w:val="005262FB"/>
    <w:rsid w:val="00527A77"/>
    <w:rsid w:val="005300FE"/>
    <w:rsid w:val="00530873"/>
    <w:rsid w:val="00530D26"/>
    <w:rsid w:val="00531135"/>
    <w:rsid w:val="005312C3"/>
    <w:rsid w:val="00531571"/>
    <w:rsid w:val="00531E32"/>
    <w:rsid w:val="005336E9"/>
    <w:rsid w:val="00533779"/>
    <w:rsid w:val="00533944"/>
    <w:rsid w:val="005370D7"/>
    <w:rsid w:val="00537485"/>
    <w:rsid w:val="0053765A"/>
    <w:rsid w:val="00537EE8"/>
    <w:rsid w:val="005405D7"/>
    <w:rsid w:val="0054078E"/>
    <w:rsid w:val="00540C3A"/>
    <w:rsid w:val="00541E3F"/>
    <w:rsid w:val="005438A8"/>
    <w:rsid w:val="00543BAB"/>
    <w:rsid w:val="00544314"/>
    <w:rsid w:val="00544D41"/>
    <w:rsid w:val="00545B5F"/>
    <w:rsid w:val="00546171"/>
    <w:rsid w:val="00546A31"/>
    <w:rsid w:val="0055059B"/>
    <w:rsid w:val="00550792"/>
    <w:rsid w:val="00550FB6"/>
    <w:rsid w:val="0055134A"/>
    <w:rsid w:val="00552282"/>
    <w:rsid w:val="00553558"/>
    <w:rsid w:val="00553EED"/>
    <w:rsid w:val="00553F20"/>
    <w:rsid w:val="00554005"/>
    <w:rsid w:val="00554C26"/>
    <w:rsid w:val="00556253"/>
    <w:rsid w:val="0055642A"/>
    <w:rsid w:val="005564DE"/>
    <w:rsid w:val="00556EA1"/>
    <w:rsid w:val="005575D4"/>
    <w:rsid w:val="00557B28"/>
    <w:rsid w:val="00560C78"/>
    <w:rsid w:val="00561BB6"/>
    <w:rsid w:val="00562070"/>
    <w:rsid w:val="005620F4"/>
    <w:rsid w:val="0056217F"/>
    <w:rsid w:val="005637AF"/>
    <w:rsid w:val="00563A41"/>
    <w:rsid w:val="00563AED"/>
    <w:rsid w:val="00564C76"/>
    <w:rsid w:val="005670A6"/>
    <w:rsid w:val="005676DB"/>
    <w:rsid w:val="005678BA"/>
    <w:rsid w:val="00567FD8"/>
    <w:rsid w:val="00570542"/>
    <w:rsid w:val="00570B02"/>
    <w:rsid w:val="00570CCD"/>
    <w:rsid w:val="0057227A"/>
    <w:rsid w:val="00572742"/>
    <w:rsid w:val="0057314A"/>
    <w:rsid w:val="00573D7E"/>
    <w:rsid w:val="005740A6"/>
    <w:rsid w:val="00574FDB"/>
    <w:rsid w:val="00575047"/>
    <w:rsid w:val="00575582"/>
    <w:rsid w:val="00575A14"/>
    <w:rsid w:val="00575A5A"/>
    <w:rsid w:val="005764DE"/>
    <w:rsid w:val="0057683C"/>
    <w:rsid w:val="00576A3B"/>
    <w:rsid w:val="00576C66"/>
    <w:rsid w:val="00577D3D"/>
    <w:rsid w:val="005800AC"/>
    <w:rsid w:val="00580379"/>
    <w:rsid w:val="00581D41"/>
    <w:rsid w:val="00582066"/>
    <w:rsid w:val="00582120"/>
    <w:rsid w:val="00584713"/>
    <w:rsid w:val="00584FC4"/>
    <w:rsid w:val="0058513C"/>
    <w:rsid w:val="00585BA0"/>
    <w:rsid w:val="00587557"/>
    <w:rsid w:val="00590315"/>
    <w:rsid w:val="005903AE"/>
    <w:rsid w:val="00590631"/>
    <w:rsid w:val="00590F9B"/>
    <w:rsid w:val="0059109E"/>
    <w:rsid w:val="00591473"/>
    <w:rsid w:val="005928D0"/>
    <w:rsid w:val="00594413"/>
    <w:rsid w:val="0059509D"/>
    <w:rsid w:val="00595D52"/>
    <w:rsid w:val="00596227"/>
    <w:rsid w:val="005972B5"/>
    <w:rsid w:val="005972BA"/>
    <w:rsid w:val="00597978"/>
    <w:rsid w:val="005A02F5"/>
    <w:rsid w:val="005A0620"/>
    <w:rsid w:val="005A0699"/>
    <w:rsid w:val="005A1478"/>
    <w:rsid w:val="005A393D"/>
    <w:rsid w:val="005A6A4A"/>
    <w:rsid w:val="005A6BD5"/>
    <w:rsid w:val="005A7183"/>
    <w:rsid w:val="005A720A"/>
    <w:rsid w:val="005B06EF"/>
    <w:rsid w:val="005B186B"/>
    <w:rsid w:val="005B23A9"/>
    <w:rsid w:val="005B2C8C"/>
    <w:rsid w:val="005B3AC8"/>
    <w:rsid w:val="005B3D01"/>
    <w:rsid w:val="005B3F06"/>
    <w:rsid w:val="005B427D"/>
    <w:rsid w:val="005B4515"/>
    <w:rsid w:val="005B4BDC"/>
    <w:rsid w:val="005B4FBF"/>
    <w:rsid w:val="005B595A"/>
    <w:rsid w:val="005B7549"/>
    <w:rsid w:val="005B7A73"/>
    <w:rsid w:val="005C01C6"/>
    <w:rsid w:val="005C0527"/>
    <w:rsid w:val="005C0924"/>
    <w:rsid w:val="005C1436"/>
    <w:rsid w:val="005C1AB7"/>
    <w:rsid w:val="005C1B66"/>
    <w:rsid w:val="005C2AAB"/>
    <w:rsid w:val="005C340F"/>
    <w:rsid w:val="005C3894"/>
    <w:rsid w:val="005C4082"/>
    <w:rsid w:val="005C5A7D"/>
    <w:rsid w:val="005C6275"/>
    <w:rsid w:val="005C7250"/>
    <w:rsid w:val="005C7E0D"/>
    <w:rsid w:val="005D067A"/>
    <w:rsid w:val="005D0BE5"/>
    <w:rsid w:val="005D0DC1"/>
    <w:rsid w:val="005D1CD4"/>
    <w:rsid w:val="005D1DF4"/>
    <w:rsid w:val="005D28EF"/>
    <w:rsid w:val="005D3786"/>
    <w:rsid w:val="005D3C92"/>
    <w:rsid w:val="005D452A"/>
    <w:rsid w:val="005D52A0"/>
    <w:rsid w:val="005D6343"/>
    <w:rsid w:val="005D6CCD"/>
    <w:rsid w:val="005D7108"/>
    <w:rsid w:val="005E02BF"/>
    <w:rsid w:val="005E0411"/>
    <w:rsid w:val="005E0483"/>
    <w:rsid w:val="005E1326"/>
    <w:rsid w:val="005E18EE"/>
    <w:rsid w:val="005E2AE4"/>
    <w:rsid w:val="005E36A0"/>
    <w:rsid w:val="005E37A4"/>
    <w:rsid w:val="005E4571"/>
    <w:rsid w:val="005E5124"/>
    <w:rsid w:val="005E5783"/>
    <w:rsid w:val="005E73B2"/>
    <w:rsid w:val="005F0195"/>
    <w:rsid w:val="005F0D80"/>
    <w:rsid w:val="005F0F30"/>
    <w:rsid w:val="005F1609"/>
    <w:rsid w:val="005F161B"/>
    <w:rsid w:val="005F2423"/>
    <w:rsid w:val="005F2748"/>
    <w:rsid w:val="005F3765"/>
    <w:rsid w:val="005F57CE"/>
    <w:rsid w:val="005F763F"/>
    <w:rsid w:val="005F7998"/>
    <w:rsid w:val="005F7CE7"/>
    <w:rsid w:val="005F7F61"/>
    <w:rsid w:val="00601691"/>
    <w:rsid w:val="00601D2A"/>
    <w:rsid w:val="00601DC0"/>
    <w:rsid w:val="00602147"/>
    <w:rsid w:val="006023F0"/>
    <w:rsid w:val="00602F77"/>
    <w:rsid w:val="00602FAE"/>
    <w:rsid w:val="0060320E"/>
    <w:rsid w:val="0060403E"/>
    <w:rsid w:val="00604067"/>
    <w:rsid w:val="00604EB8"/>
    <w:rsid w:val="00605E90"/>
    <w:rsid w:val="00605F4F"/>
    <w:rsid w:val="00605FDA"/>
    <w:rsid w:val="00606BF6"/>
    <w:rsid w:val="00610E62"/>
    <w:rsid w:val="00610FC7"/>
    <w:rsid w:val="00611D93"/>
    <w:rsid w:val="0061205F"/>
    <w:rsid w:val="0061262A"/>
    <w:rsid w:val="006127EB"/>
    <w:rsid w:val="0061363B"/>
    <w:rsid w:val="00613EAB"/>
    <w:rsid w:val="00614044"/>
    <w:rsid w:val="00614320"/>
    <w:rsid w:val="00614643"/>
    <w:rsid w:val="00614D85"/>
    <w:rsid w:val="00615A44"/>
    <w:rsid w:val="00617100"/>
    <w:rsid w:val="0061729D"/>
    <w:rsid w:val="00617700"/>
    <w:rsid w:val="00617BD1"/>
    <w:rsid w:val="00621F7F"/>
    <w:rsid w:val="006226A8"/>
    <w:rsid w:val="00622FD1"/>
    <w:rsid w:val="00623454"/>
    <w:rsid w:val="00625BA6"/>
    <w:rsid w:val="00625CC0"/>
    <w:rsid w:val="00625D44"/>
    <w:rsid w:val="00626691"/>
    <w:rsid w:val="00627272"/>
    <w:rsid w:val="00632F8E"/>
    <w:rsid w:val="00633287"/>
    <w:rsid w:val="00634557"/>
    <w:rsid w:val="0063495C"/>
    <w:rsid w:val="006360F1"/>
    <w:rsid w:val="00636389"/>
    <w:rsid w:val="00636790"/>
    <w:rsid w:val="00636899"/>
    <w:rsid w:val="00637D4E"/>
    <w:rsid w:val="006402A5"/>
    <w:rsid w:val="00640EE3"/>
    <w:rsid w:val="00641974"/>
    <w:rsid w:val="006423E6"/>
    <w:rsid w:val="00642E70"/>
    <w:rsid w:val="006435E5"/>
    <w:rsid w:val="0064368C"/>
    <w:rsid w:val="00645B13"/>
    <w:rsid w:val="006466F3"/>
    <w:rsid w:val="0064675F"/>
    <w:rsid w:val="00647F75"/>
    <w:rsid w:val="00650720"/>
    <w:rsid w:val="0065105C"/>
    <w:rsid w:val="00651152"/>
    <w:rsid w:val="0065220C"/>
    <w:rsid w:val="00652464"/>
    <w:rsid w:val="0065260C"/>
    <w:rsid w:val="0065338E"/>
    <w:rsid w:val="00653831"/>
    <w:rsid w:val="0065397A"/>
    <w:rsid w:val="00653D4D"/>
    <w:rsid w:val="0065504E"/>
    <w:rsid w:val="00655BA0"/>
    <w:rsid w:val="006560C2"/>
    <w:rsid w:val="0065725A"/>
    <w:rsid w:val="00657C4D"/>
    <w:rsid w:val="00657F22"/>
    <w:rsid w:val="006600B0"/>
    <w:rsid w:val="0066065F"/>
    <w:rsid w:val="006627D8"/>
    <w:rsid w:val="00662E26"/>
    <w:rsid w:val="00663729"/>
    <w:rsid w:val="006638C9"/>
    <w:rsid w:val="00663FA0"/>
    <w:rsid w:val="006642B3"/>
    <w:rsid w:val="006644B6"/>
    <w:rsid w:val="006654E8"/>
    <w:rsid w:val="00665C81"/>
    <w:rsid w:val="006666B2"/>
    <w:rsid w:val="00666814"/>
    <w:rsid w:val="006673AB"/>
    <w:rsid w:val="00667E3F"/>
    <w:rsid w:val="00670806"/>
    <w:rsid w:val="006719C1"/>
    <w:rsid w:val="006729B8"/>
    <w:rsid w:val="006732C8"/>
    <w:rsid w:val="00673E91"/>
    <w:rsid w:val="006768F4"/>
    <w:rsid w:val="006776C8"/>
    <w:rsid w:val="00677E2A"/>
    <w:rsid w:val="00680093"/>
    <w:rsid w:val="00680D67"/>
    <w:rsid w:val="00681360"/>
    <w:rsid w:val="00681BA9"/>
    <w:rsid w:val="0068271A"/>
    <w:rsid w:val="00682926"/>
    <w:rsid w:val="00683AAB"/>
    <w:rsid w:val="00683AF0"/>
    <w:rsid w:val="00684755"/>
    <w:rsid w:val="00684912"/>
    <w:rsid w:val="00685036"/>
    <w:rsid w:val="006856E4"/>
    <w:rsid w:val="006856FA"/>
    <w:rsid w:val="00686081"/>
    <w:rsid w:val="006868FC"/>
    <w:rsid w:val="00686AA0"/>
    <w:rsid w:val="00686F19"/>
    <w:rsid w:val="00687809"/>
    <w:rsid w:val="00687BDF"/>
    <w:rsid w:val="00690489"/>
    <w:rsid w:val="00690520"/>
    <w:rsid w:val="00691B29"/>
    <w:rsid w:val="006921C4"/>
    <w:rsid w:val="006923D2"/>
    <w:rsid w:val="0069256D"/>
    <w:rsid w:val="006943CE"/>
    <w:rsid w:val="006953B8"/>
    <w:rsid w:val="00695576"/>
    <w:rsid w:val="00696822"/>
    <w:rsid w:val="00696DE9"/>
    <w:rsid w:val="006A080F"/>
    <w:rsid w:val="006A11FD"/>
    <w:rsid w:val="006A12D1"/>
    <w:rsid w:val="006A15DC"/>
    <w:rsid w:val="006A23A5"/>
    <w:rsid w:val="006A289C"/>
    <w:rsid w:val="006A2A70"/>
    <w:rsid w:val="006A324D"/>
    <w:rsid w:val="006A3533"/>
    <w:rsid w:val="006A38D9"/>
    <w:rsid w:val="006A45C9"/>
    <w:rsid w:val="006A4641"/>
    <w:rsid w:val="006A4BB9"/>
    <w:rsid w:val="006A4E0F"/>
    <w:rsid w:val="006A66E4"/>
    <w:rsid w:val="006A66F7"/>
    <w:rsid w:val="006A6AED"/>
    <w:rsid w:val="006B0866"/>
    <w:rsid w:val="006B0DD4"/>
    <w:rsid w:val="006B2622"/>
    <w:rsid w:val="006B333F"/>
    <w:rsid w:val="006B3AEF"/>
    <w:rsid w:val="006B3F49"/>
    <w:rsid w:val="006B4070"/>
    <w:rsid w:val="006B432F"/>
    <w:rsid w:val="006B4E26"/>
    <w:rsid w:val="006B6537"/>
    <w:rsid w:val="006B7871"/>
    <w:rsid w:val="006B7A84"/>
    <w:rsid w:val="006C0A41"/>
    <w:rsid w:val="006C1983"/>
    <w:rsid w:val="006C19F8"/>
    <w:rsid w:val="006C21F3"/>
    <w:rsid w:val="006C2289"/>
    <w:rsid w:val="006C2DCB"/>
    <w:rsid w:val="006C37EB"/>
    <w:rsid w:val="006C39E7"/>
    <w:rsid w:val="006C3B04"/>
    <w:rsid w:val="006C3F29"/>
    <w:rsid w:val="006C415D"/>
    <w:rsid w:val="006C4773"/>
    <w:rsid w:val="006C4999"/>
    <w:rsid w:val="006C4BE6"/>
    <w:rsid w:val="006C50E6"/>
    <w:rsid w:val="006C5E61"/>
    <w:rsid w:val="006C6C29"/>
    <w:rsid w:val="006C77AC"/>
    <w:rsid w:val="006C7A57"/>
    <w:rsid w:val="006D01C9"/>
    <w:rsid w:val="006D1451"/>
    <w:rsid w:val="006D23C0"/>
    <w:rsid w:val="006D2887"/>
    <w:rsid w:val="006D2937"/>
    <w:rsid w:val="006D2B5F"/>
    <w:rsid w:val="006D2DEB"/>
    <w:rsid w:val="006D30C5"/>
    <w:rsid w:val="006D328A"/>
    <w:rsid w:val="006D33D2"/>
    <w:rsid w:val="006D4757"/>
    <w:rsid w:val="006D513A"/>
    <w:rsid w:val="006D57D5"/>
    <w:rsid w:val="006D5C91"/>
    <w:rsid w:val="006D5E08"/>
    <w:rsid w:val="006D5E73"/>
    <w:rsid w:val="006D6512"/>
    <w:rsid w:val="006D6583"/>
    <w:rsid w:val="006D6D73"/>
    <w:rsid w:val="006D76DE"/>
    <w:rsid w:val="006E0475"/>
    <w:rsid w:val="006E0C31"/>
    <w:rsid w:val="006E1784"/>
    <w:rsid w:val="006E18DA"/>
    <w:rsid w:val="006E256A"/>
    <w:rsid w:val="006E31D6"/>
    <w:rsid w:val="006E3598"/>
    <w:rsid w:val="006E3D3E"/>
    <w:rsid w:val="006E51BD"/>
    <w:rsid w:val="006E5249"/>
    <w:rsid w:val="006E591C"/>
    <w:rsid w:val="006E6050"/>
    <w:rsid w:val="006E69ED"/>
    <w:rsid w:val="006E7381"/>
    <w:rsid w:val="006F2A86"/>
    <w:rsid w:val="006F2D50"/>
    <w:rsid w:val="006F3D8F"/>
    <w:rsid w:val="006F4068"/>
    <w:rsid w:val="006F40F6"/>
    <w:rsid w:val="006F4857"/>
    <w:rsid w:val="006F55C1"/>
    <w:rsid w:val="006F658C"/>
    <w:rsid w:val="006F6B10"/>
    <w:rsid w:val="006F6F21"/>
    <w:rsid w:val="006F6F6F"/>
    <w:rsid w:val="006F7D26"/>
    <w:rsid w:val="006F7DD6"/>
    <w:rsid w:val="006F7ECC"/>
    <w:rsid w:val="007005C2"/>
    <w:rsid w:val="0070093E"/>
    <w:rsid w:val="00701011"/>
    <w:rsid w:val="00701137"/>
    <w:rsid w:val="00701EFA"/>
    <w:rsid w:val="007020DD"/>
    <w:rsid w:val="0070282D"/>
    <w:rsid w:val="00702CBB"/>
    <w:rsid w:val="00702FA9"/>
    <w:rsid w:val="00703DFA"/>
    <w:rsid w:val="00704097"/>
    <w:rsid w:val="00704BA9"/>
    <w:rsid w:val="00705013"/>
    <w:rsid w:val="007056AF"/>
    <w:rsid w:val="007057F6"/>
    <w:rsid w:val="00705B0F"/>
    <w:rsid w:val="007100F6"/>
    <w:rsid w:val="00710E4E"/>
    <w:rsid w:val="00711068"/>
    <w:rsid w:val="00711F2D"/>
    <w:rsid w:val="00713781"/>
    <w:rsid w:val="00713B4D"/>
    <w:rsid w:val="00714720"/>
    <w:rsid w:val="00715E1C"/>
    <w:rsid w:val="007163C4"/>
    <w:rsid w:val="00717655"/>
    <w:rsid w:val="00720AD4"/>
    <w:rsid w:val="00722EFB"/>
    <w:rsid w:val="00722F2C"/>
    <w:rsid w:val="007232A9"/>
    <w:rsid w:val="00723393"/>
    <w:rsid w:val="00723839"/>
    <w:rsid w:val="007240C2"/>
    <w:rsid w:val="00725D94"/>
    <w:rsid w:val="00727D75"/>
    <w:rsid w:val="00727E29"/>
    <w:rsid w:val="007317AC"/>
    <w:rsid w:val="007324B7"/>
    <w:rsid w:val="0073250E"/>
    <w:rsid w:val="00732D1E"/>
    <w:rsid w:val="00732F8B"/>
    <w:rsid w:val="00733B95"/>
    <w:rsid w:val="00733F4D"/>
    <w:rsid w:val="007344D5"/>
    <w:rsid w:val="007357DB"/>
    <w:rsid w:val="00737B08"/>
    <w:rsid w:val="00737DE7"/>
    <w:rsid w:val="007406DC"/>
    <w:rsid w:val="0074077E"/>
    <w:rsid w:val="00740FB8"/>
    <w:rsid w:val="00741E7A"/>
    <w:rsid w:val="0074631C"/>
    <w:rsid w:val="00746D5F"/>
    <w:rsid w:val="00747734"/>
    <w:rsid w:val="007478EC"/>
    <w:rsid w:val="007516F4"/>
    <w:rsid w:val="00751B3D"/>
    <w:rsid w:val="00751DED"/>
    <w:rsid w:val="00751F79"/>
    <w:rsid w:val="00752835"/>
    <w:rsid w:val="00752AA6"/>
    <w:rsid w:val="00753706"/>
    <w:rsid w:val="007609D0"/>
    <w:rsid w:val="00760FAB"/>
    <w:rsid w:val="00761AD0"/>
    <w:rsid w:val="00762209"/>
    <w:rsid w:val="0076258C"/>
    <w:rsid w:val="00763F4E"/>
    <w:rsid w:val="00763F97"/>
    <w:rsid w:val="007647D1"/>
    <w:rsid w:val="00765162"/>
    <w:rsid w:val="00765FE7"/>
    <w:rsid w:val="00767552"/>
    <w:rsid w:val="00767603"/>
    <w:rsid w:val="00767806"/>
    <w:rsid w:val="007715E1"/>
    <w:rsid w:val="0077242D"/>
    <w:rsid w:val="00772A6F"/>
    <w:rsid w:val="00772D2C"/>
    <w:rsid w:val="0077328E"/>
    <w:rsid w:val="00773589"/>
    <w:rsid w:val="0077390B"/>
    <w:rsid w:val="00773BEF"/>
    <w:rsid w:val="00774261"/>
    <w:rsid w:val="007751A1"/>
    <w:rsid w:val="0077565A"/>
    <w:rsid w:val="0077584F"/>
    <w:rsid w:val="007758AC"/>
    <w:rsid w:val="00775AB8"/>
    <w:rsid w:val="00775CAF"/>
    <w:rsid w:val="0077731F"/>
    <w:rsid w:val="00780224"/>
    <w:rsid w:val="007802E9"/>
    <w:rsid w:val="007803BC"/>
    <w:rsid w:val="007804EB"/>
    <w:rsid w:val="00781666"/>
    <w:rsid w:val="00781707"/>
    <w:rsid w:val="00783140"/>
    <w:rsid w:val="00783BAA"/>
    <w:rsid w:val="007841CA"/>
    <w:rsid w:val="007858F7"/>
    <w:rsid w:val="00785CD6"/>
    <w:rsid w:val="00786505"/>
    <w:rsid w:val="00786D9E"/>
    <w:rsid w:val="00787114"/>
    <w:rsid w:val="00787325"/>
    <w:rsid w:val="00787963"/>
    <w:rsid w:val="00792027"/>
    <w:rsid w:val="00792C46"/>
    <w:rsid w:val="00792F0C"/>
    <w:rsid w:val="007930C1"/>
    <w:rsid w:val="007948E9"/>
    <w:rsid w:val="00794F54"/>
    <w:rsid w:val="00795030"/>
    <w:rsid w:val="0079531C"/>
    <w:rsid w:val="00795AFA"/>
    <w:rsid w:val="00795CAE"/>
    <w:rsid w:val="0079683A"/>
    <w:rsid w:val="00796F27"/>
    <w:rsid w:val="00797C19"/>
    <w:rsid w:val="007A0B2B"/>
    <w:rsid w:val="007A0D4F"/>
    <w:rsid w:val="007A0E72"/>
    <w:rsid w:val="007A0F9D"/>
    <w:rsid w:val="007A29BC"/>
    <w:rsid w:val="007A35A6"/>
    <w:rsid w:val="007A3FE1"/>
    <w:rsid w:val="007A4DF0"/>
    <w:rsid w:val="007A4E2E"/>
    <w:rsid w:val="007A515B"/>
    <w:rsid w:val="007A58CF"/>
    <w:rsid w:val="007A5CD5"/>
    <w:rsid w:val="007A6528"/>
    <w:rsid w:val="007A67C0"/>
    <w:rsid w:val="007A6CF1"/>
    <w:rsid w:val="007A7B82"/>
    <w:rsid w:val="007B0F2C"/>
    <w:rsid w:val="007B1711"/>
    <w:rsid w:val="007B2258"/>
    <w:rsid w:val="007B245D"/>
    <w:rsid w:val="007B3DE3"/>
    <w:rsid w:val="007B4CA6"/>
    <w:rsid w:val="007B4F0E"/>
    <w:rsid w:val="007B516E"/>
    <w:rsid w:val="007B58D7"/>
    <w:rsid w:val="007B58E5"/>
    <w:rsid w:val="007B5D9C"/>
    <w:rsid w:val="007B5DF1"/>
    <w:rsid w:val="007B5F6F"/>
    <w:rsid w:val="007B732A"/>
    <w:rsid w:val="007B76EF"/>
    <w:rsid w:val="007C035B"/>
    <w:rsid w:val="007C122C"/>
    <w:rsid w:val="007C1321"/>
    <w:rsid w:val="007C13C9"/>
    <w:rsid w:val="007C1F42"/>
    <w:rsid w:val="007C26A0"/>
    <w:rsid w:val="007C31E9"/>
    <w:rsid w:val="007C35BF"/>
    <w:rsid w:val="007C369A"/>
    <w:rsid w:val="007C393F"/>
    <w:rsid w:val="007C60E5"/>
    <w:rsid w:val="007C6ABD"/>
    <w:rsid w:val="007C7D27"/>
    <w:rsid w:val="007D13AF"/>
    <w:rsid w:val="007D18E2"/>
    <w:rsid w:val="007D2A29"/>
    <w:rsid w:val="007D2F15"/>
    <w:rsid w:val="007D46A9"/>
    <w:rsid w:val="007D4B64"/>
    <w:rsid w:val="007D4BD0"/>
    <w:rsid w:val="007D4CBE"/>
    <w:rsid w:val="007D665C"/>
    <w:rsid w:val="007E0A1D"/>
    <w:rsid w:val="007E2A73"/>
    <w:rsid w:val="007E2EB9"/>
    <w:rsid w:val="007E3783"/>
    <w:rsid w:val="007E391F"/>
    <w:rsid w:val="007E40DB"/>
    <w:rsid w:val="007E4853"/>
    <w:rsid w:val="007E4BE0"/>
    <w:rsid w:val="007E4F97"/>
    <w:rsid w:val="007E5475"/>
    <w:rsid w:val="007E578F"/>
    <w:rsid w:val="007E5D08"/>
    <w:rsid w:val="007E7077"/>
    <w:rsid w:val="007E7308"/>
    <w:rsid w:val="007E7DA0"/>
    <w:rsid w:val="007F005F"/>
    <w:rsid w:val="007F13BB"/>
    <w:rsid w:val="007F1EF4"/>
    <w:rsid w:val="007F2429"/>
    <w:rsid w:val="007F262C"/>
    <w:rsid w:val="007F2765"/>
    <w:rsid w:val="007F27C4"/>
    <w:rsid w:val="007F2E06"/>
    <w:rsid w:val="007F3B57"/>
    <w:rsid w:val="007F4705"/>
    <w:rsid w:val="007F5516"/>
    <w:rsid w:val="007F5BFE"/>
    <w:rsid w:val="007F6282"/>
    <w:rsid w:val="007F62DD"/>
    <w:rsid w:val="007F67E4"/>
    <w:rsid w:val="007F7712"/>
    <w:rsid w:val="007F7771"/>
    <w:rsid w:val="007F77F7"/>
    <w:rsid w:val="00800E76"/>
    <w:rsid w:val="008011A5"/>
    <w:rsid w:val="008012EC"/>
    <w:rsid w:val="00801CA6"/>
    <w:rsid w:val="00801F0F"/>
    <w:rsid w:val="008020F4"/>
    <w:rsid w:val="00802775"/>
    <w:rsid w:val="008029B2"/>
    <w:rsid w:val="00804708"/>
    <w:rsid w:val="00804944"/>
    <w:rsid w:val="00804EBD"/>
    <w:rsid w:val="00805E0F"/>
    <w:rsid w:val="008067B7"/>
    <w:rsid w:val="00806CC5"/>
    <w:rsid w:val="00807056"/>
    <w:rsid w:val="00807583"/>
    <w:rsid w:val="00807788"/>
    <w:rsid w:val="0081006F"/>
    <w:rsid w:val="0081012B"/>
    <w:rsid w:val="008101FC"/>
    <w:rsid w:val="00810B20"/>
    <w:rsid w:val="00810C25"/>
    <w:rsid w:val="00810F32"/>
    <w:rsid w:val="00810F77"/>
    <w:rsid w:val="0081191C"/>
    <w:rsid w:val="008123D8"/>
    <w:rsid w:val="00814A2E"/>
    <w:rsid w:val="00815E29"/>
    <w:rsid w:val="00816798"/>
    <w:rsid w:val="00817A31"/>
    <w:rsid w:val="00820469"/>
    <w:rsid w:val="0082054F"/>
    <w:rsid w:val="00821549"/>
    <w:rsid w:val="00821AF3"/>
    <w:rsid w:val="00821CE7"/>
    <w:rsid w:val="008221DC"/>
    <w:rsid w:val="0082422E"/>
    <w:rsid w:val="00824640"/>
    <w:rsid w:val="00824DE5"/>
    <w:rsid w:val="00825406"/>
    <w:rsid w:val="00825B79"/>
    <w:rsid w:val="00825D3C"/>
    <w:rsid w:val="00827BF3"/>
    <w:rsid w:val="00827C6B"/>
    <w:rsid w:val="00831839"/>
    <w:rsid w:val="00833B5D"/>
    <w:rsid w:val="00834145"/>
    <w:rsid w:val="00835CD6"/>
    <w:rsid w:val="00836BA4"/>
    <w:rsid w:val="008370F1"/>
    <w:rsid w:val="00837EC0"/>
    <w:rsid w:val="008403DD"/>
    <w:rsid w:val="0084114E"/>
    <w:rsid w:val="00841273"/>
    <w:rsid w:val="0084214D"/>
    <w:rsid w:val="00842444"/>
    <w:rsid w:val="00842771"/>
    <w:rsid w:val="00844726"/>
    <w:rsid w:val="008452EC"/>
    <w:rsid w:val="00845CA7"/>
    <w:rsid w:val="0085007E"/>
    <w:rsid w:val="00850512"/>
    <w:rsid w:val="0085132C"/>
    <w:rsid w:val="00851620"/>
    <w:rsid w:val="0085165B"/>
    <w:rsid w:val="0085258B"/>
    <w:rsid w:val="00852B0E"/>
    <w:rsid w:val="00852E7E"/>
    <w:rsid w:val="00853744"/>
    <w:rsid w:val="00854C65"/>
    <w:rsid w:val="00856283"/>
    <w:rsid w:val="00856DD0"/>
    <w:rsid w:val="0086003D"/>
    <w:rsid w:val="008603B7"/>
    <w:rsid w:val="00860558"/>
    <w:rsid w:val="00860A68"/>
    <w:rsid w:val="00860CE8"/>
    <w:rsid w:val="008612C4"/>
    <w:rsid w:val="008616BB"/>
    <w:rsid w:val="00861807"/>
    <w:rsid w:val="0086230B"/>
    <w:rsid w:val="00862BFE"/>
    <w:rsid w:val="00862F70"/>
    <w:rsid w:val="00863C11"/>
    <w:rsid w:val="0086404F"/>
    <w:rsid w:val="0086707D"/>
    <w:rsid w:val="00867798"/>
    <w:rsid w:val="00870900"/>
    <w:rsid w:val="00872149"/>
    <w:rsid w:val="00872803"/>
    <w:rsid w:val="00873609"/>
    <w:rsid w:val="00873E12"/>
    <w:rsid w:val="00873FD0"/>
    <w:rsid w:val="00874365"/>
    <w:rsid w:val="008745E5"/>
    <w:rsid w:val="0087562A"/>
    <w:rsid w:val="008759E4"/>
    <w:rsid w:val="00875FFC"/>
    <w:rsid w:val="00876175"/>
    <w:rsid w:val="0087632B"/>
    <w:rsid w:val="008764CA"/>
    <w:rsid w:val="00877304"/>
    <w:rsid w:val="00877C7E"/>
    <w:rsid w:val="00880299"/>
    <w:rsid w:val="0088168F"/>
    <w:rsid w:val="00882094"/>
    <w:rsid w:val="0088226B"/>
    <w:rsid w:val="00884A61"/>
    <w:rsid w:val="00884D49"/>
    <w:rsid w:val="00885C91"/>
    <w:rsid w:val="00887510"/>
    <w:rsid w:val="0088792F"/>
    <w:rsid w:val="00890094"/>
    <w:rsid w:val="0089042F"/>
    <w:rsid w:val="00891FCA"/>
    <w:rsid w:val="00893A6B"/>
    <w:rsid w:val="00893D06"/>
    <w:rsid w:val="0089419F"/>
    <w:rsid w:val="00894339"/>
    <w:rsid w:val="00895A28"/>
    <w:rsid w:val="00896017"/>
    <w:rsid w:val="00896EC4"/>
    <w:rsid w:val="00897616"/>
    <w:rsid w:val="00897D1A"/>
    <w:rsid w:val="00897F5C"/>
    <w:rsid w:val="008A1CB8"/>
    <w:rsid w:val="008A2F34"/>
    <w:rsid w:val="008A3957"/>
    <w:rsid w:val="008A47B9"/>
    <w:rsid w:val="008A4E67"/>
    <w:rsid w:val="008A69D5"/>
    <w:rsid w:val="008A6DBD"/>
    <w:rsid w:val="008A7816"/>
    <w:rsid w:val="008B08DC"/>
    <w:rsid w:val="008B1395"/>
    <w:rsid w:val="008B4BD9"/>
    <w:rsid w:val="008B5810"/>
    <w:rsid w:val="008B5ED7"/>
    <w:rsid w:val="008B6008"/>
    <w:rsid w:val="008B7214"/>
    <w:rsid w:val="008B741C"/>
    <w:rsid w:val="008B7A5A"/>
    <w:rsid w:val="008C19B8"/>
    <w:rsid w:val="008C2B71"/>
    <w:rsid w:val="008C2D15"/>
    <w:rsid w:val="008C2DE6"/>
    <w:rsid w:val="008C34C0"/>
    <w:rsid w:val="008C37B5"/>
    <w:rsid w:val="008C3896"/>
    <w:rsid w:val="008C4DAC"/>
    <w:rsid w:val="008C4FEC"/>
    <w:rsid w:val="008C5CF8"/>
    <w:rsid w:val="008C63EC"/>
    <w:rsid w:val="008C6BDD"/>
    <w:rsid w:val="008C706C"/>
    <w:rsid w:val="008C785D"/>
    <w:rsid w:val="008C7F93"/>
    <w:rsid w:val="008D11F0"/>
    <w:rsid w:val="008D1E83"/>
    <w:rsid w:val="008D2338"/>
    <w:rsid w:val="008D2887"/>
    <w:rsid w:val="008D2A8B"/>
    <w:rsid w:val="008D438D"/>
    <w:rsid w:val="008D489C"/>
    <w:rsid w:val="008D4A47"/>
    <w:rsid w:val="008D52A9"/>
    <w:rsid w:val="008D67A6"/>
    <w:rsid w:val="008D79D7"/>
    <w:rsid w:val="008E0173"/>
    <w:rsid w:val="008E0A1F"/>
    <w:rsid w:val="008E1B28"/>
    <w:rsid w:val="008E2A8B"/>
    <w:rsid w:val="008E3B39"/>
    <w:rsid w:val="008E4532"/>
    <w:rsid w:val="008E460F"/>
    <w:rsid w:val="008E5E0E"/>
    <w:rsid w:val="008E6053"/>
    <w:rsid w:val="008E6346"/>
    <w:rsid w:val="008E6AB3"/>
    <w:rsid w:val="008E7A5C"/>
    <w:rsid w:val="008F062B"/>
    <w:rsid w:val="008F09F8"/>
    <w:rsid w:val="008F0C3B"/>
    <w:rsid w:val="008F1423"/>
    <w:rsid w:val="008F1EA4"/>
    <w:rsid w:val="008F296C"/>
    <w:rsid w:val="008F2F57"/>
    <w:rsid w:val="008F3A02"/>
    <w:rsid w:val="008F458B"/>
    <w:rsid w:val="008F4BEA"/>
    <w:rsid w:val="008F5FAD"/>
    <w:rsid w:val="008F773B"/>
    <w:rsid w:val="008F7874"/>
    <w:rsid w:val="009003CF"/>
    <w:rsid w:val="00900876"/>
    <w:rsid w:val="009008AC"/>
    <w:rsid w:val="00901672"/>
    <w:rsid w:val="0090225F"/>
    <w:rsid w:val="00902364"/>
    <w:rsid w:val="0090255A"/>
    <w:rsid w:val="00902597"/>
    <w:rsid w:val="00904005"/>
    <w:rsid w:val="00904409"/>
    <w:rsid w:val="009051B5"/>
    <w:rsid w:val="009054C5"/>
    <w:rsid w:val="0090651A"/>
    <w:rsid w:val="00907370"/>
    <w:rsid w:val="009075C9"/>
    <w:rsid w:val="00907F0D"/>
    <w:rsid w:val="009109DE"/>
    <w:rsid w:val="00910B8E"/>
    <w:rsid w:val="009125D0"/>
    <w:rsid w:val="009127E7"/>
    <w:rsid w:val="00912A7B"/>
    <w:rsid w:val="00912F26"/>
    <w:rsid w:val="0091779B"/>
    <w:rsid w:val="00920130"/>
    <w:rsid w:val="0092048E"/>
    <w:rsid w:val="0092115B"/>
    <w:rsid w:val="00921519"/>
    <w:rsid w:val="00922B16"/>
    <w:rsid w:val="0092346B"/>
    <w:rsid w:val="009241C2"/>
    <w:rsid w:val="00924306"/>
    <w:rsid w:val="0092479E"/>
    <w:rsid w:val="009255F9"/>
    <w:rsid w:val="00925D0D"/>
    <w:rsid w:val="00926855"/>
    <w:rsid w:val="00926AB9"/>
    <w:rsid w:val="00927386"/>
    <w:rsid w:val="00927BC4"/>
    <w:rsid w:val="00930049"/>
    <w:rsid w:val="009306E9"/>
    <w:rsid w:val="00930A5F"/>
    <w:rsid w:val="00931381"/>
    <w:rsid w:val="00931558"/>
    <w:rsid w:val="0093172F"/>
    <w:rsid w:val="00931D96"/>
    <w:rsid w:val="00931F73"/>
    <w:rsid w:val="0093235D"/>
    <w:rsid w:val="009326B3"/>
    <w:rsid w:val="00932D20"/>
    <w:rsid w:val="00932EE4"/>
    <w:rsid w:val="00933E86"/>
    <w:rsid w:val="00934082"/>
    <w:rsid w:val="009342C7"/>
    <w:rsid w:val="00934F1B"/>
    <w:rsid w:val="00936AA0"/>
    <w:rsid w:val="00936FDA"/>
    <w:rsid w:val="009377DD"/>
    <w:rsid w:val="00937B11"/>
    <w:rsid w:val="00937B4D"/>
    <w:rsid w:val="00940596"/>
    <w:rsid w:val="0094184D"/>
    <w:rsid w:val="00941D63"/>
    <w:rsid w:val="009425C1"/>
    <w:rsid w:val="00945095"/>
    <w:rsid w:val="009455A6"/>
    <w:rsid w:val="00945B15"/>
    <w:rsid w:val="00945C94"/>
    <w:rsid w:val="009467B3"/>
    <w:rsid w:val="00946E61"/>
    <w:rsid w:val="009478DF"/>
    <w:rsid w:val="00947D3C"/>
    <w:rsid w:val="00950973"/>
    <w:rsid w:val="0095115E"/>
    <w:rsid w:val="00951D88"/>
    <w:rsid w:val="00953101"/>
    <w:rsid w:val="00953696"/>
    <w:rsid w:val="00953A20"/>
    <w:rsid w:val="00953C77"/>
    <w:rsid w:val="0095455D"/>
    <w:rsid w:val="009561BF"/>
    <w:rsid w:val="0095636C"/>
    <w:rsid w:val="00956849"/>
    <w:rsid w:val="00957222"/>
    <w:rsid w:val="00957DD2"/>
    <w:rsid w:val="0096049C"/>
    <w:rsid w:val="0096073E"/>
    <w:rsid w:val="0096248F"/>
    <w:rsid w:val="0096397F"/>
    <w:rsid w:val="00963FBB"/>
    <w:rsid w:val="009643EB"/>
    <w:rsid w:val="00964659"/>
    <w:rsid w:val="00964A2A"/>
    <w:rsid w:val="00964DD4"/>
    <w:rsid w:val="00965716"/>
    <w:rsid w:val="009662B6"/>
    <w:rsid w:val="009663E6"/>
    <w:rsid w:val="00967A19"/>
    <w:rsid w:val="00967FA7"/>
    <w:rsid w:val="00971B9A"/>
    <w:rsid w:val="00971C97"/>
    <w:rsid w:val="00972825"/>
    <w:rsid w:val="00972B4A"/>
    <w:rsid w:val="00973C01"/>
    <w:rsid w:val="00973C96"/>
    <w:rsid w:val="00973CE6"/>
    <w:rsid w:val="00974215"/>
    <w:rsid w:val="00975914"/>
    <w:rsid w:val="00976967"/>
    <w:rsid w:val="0097714E"/>
    <w:rsid w:val="0098294D"/>
    <w:rsid w:val="00983C99"/>
    <w:rsid w:val="00984636"/>
    <w:rsid w:val="0098585C"/>
    <w:rsid w:val="009858A2"/>
    <w:rsid w:val="009858FD"/>
    <w:rsid w:val="00985CEA"/>
    <w:rsid w:val="009861A5"/>
    <w:rsid w:val="009866AF"/>
    <w:rsid w:val="00986A6A"/>
    <w:rsid w:val="00986B5E"/>
    <w:rsid w:val="00987349"/>
    <w:rsid w:val="00987BF9"/>
    <w:rsid w:val="00987DEC"/>
    <w:rsid w:val="00990707"/>
    <w:rsid w:val="00990AA2"/>
    <w:rsid w:val="00991017"/>
    <w:rsid w:val="0099123E"/>
    <w:rsid w:val="00991EC1"/>
    <w:rsid w:val="009924F9"/>
    <w:rsid w:val="00992711"/>
    <w:rsid w:val="009938EB"/>
    <w:rsid w:val="0099392D"/>
    <w:rsid w:val="00993B78"/>
    <w:rsid w:val="00994D19"/>
    <w:rsid w:val="00996039"/>
    <w:rsid w:val="00996BF3"/>
    <w:rsid w:val="00997678"/>
    <w:rsid w:val="009979B8"/>
    <w:rsid w:val="00997A05"/>
    <w:rsid w:val="00997BC0"/>
    <w:rsid w:val="009A0CC9"/>
    <w:rsid w:val="009A1174"/>
    <w:rsid w:val="009A1BEB"/>
    <w:rsid w:val="009A21BA"/>
    <w:rsid w:val="009A26B6"/>
    <w:rsid w:val="009A273B"/>
    <w:rsid w:val="009A28BD"/>
    <w:rsid w:val="009A2D7B"/>
    <w:rsid w:val="009A3CD8"/>
    <w:rsid w:val="009A41E0"/>
    <w:rsid w:val="009A455E"/>
    <w:rsid w:val="009A4E8B"/>
    <w:rsid w:val="009A576D"/>
    <w:rsid w:val="009A65CD"/>
    <w:rsid w:val="009A6DC9"/>
    <w:rsid w:val="009A7437"/>
    <w:rsid w:val="009A76C2"/>
    <w:rsid w:val="009A7C07"/>
    <w:rsid w:val="009B19C3"/>
    <w:rsid w:val="009B1AC8"/>
    <w:rsid w:val="009B1CDB"/>
    <w:rsid w:val="009B20B7"/>
    <w:rsid w:val="009B2B0D"/>
    <w:rsid w:val="009B453D"/>
    <w:rsid w:val="009B5516"/>
    <w:rsid w:val="009B5668"/>
    <w:rsid w:val="009B5C28"/>
    <w:rsid w:val="009B6427"/>
    <w:rsid w:val="009B7630"/>
    <w:rsid w:val="009B7BCD"/>
    <w:rsid w:val="009B7F11"/>
    <w:rsid w:val="009C0004"/>
    <w:rsid w:val="009C08F0"/>
    <w:rsid w:val="009C0FD7"/>
    <w:rsid w:val="009C11D1"/>
    <w:rsid w:val="009C120D"/>
    <w:rsid w:val="009C19ED"/>
    <w:rsid w:val="009C2115"/>
    <w:rsid w:val="009C283E"/>
    <w:rsid w:val="009C5171"/>
    <w:rsid w:val="009C51DC"/>
    <w:rsid w:val="009C576B"/>
    <w:rsid w:val="009C5C29"/>
    <w:rsid w:val="009C5D1E"/>
    <w:rsid w:val="009C6499"/>
    <w:rsid w:val="009D00FE"/>
    <w:rsid w:val="009D15BC"/>
    <w:rsid w:val="009D1884"/>
    <w:rsid w:val="009D19F0"/>
    <w:rsid w:val="009D2192"/>
    <w:rsid w:val="009D2B2A"/>
    <w:rsid w:val="009D402B"/>
    <w:rsid w:val="009D474A"/>
    <w:rsid w:val="009D4BDB"/>
    <w:rsid w:val="009D4CFD"/>
    <w:rsid w:val="009D53DC"/>
    <w:rsid w:val="009D58E6"/>
    <w:rsid w:val="009D5AEE"/>
    <w:rsid w:val="009D74AA"/>
    <w:rsid w:val="009D7B36"/>
    <w:rsid w:val="009D7BAA"/>
    <w:rsid w:val="009D7E69"/>
    <w:rsid w:val="009E034F"/>
    <w:rsid w:val="009E0992"/>
    <w:rsid w:val="009E0DB7"/>
    <w:rsid w:val="009E238D"/>
    <w:rsid w:val="009E273C"/>
    <w:rsid w:val="009E2BE1"/>
    <w:rsid w:val="009E2D2F"/>
    <w:rsid w:val="009E2E0E"/>
    <w:rsid w:val="009E2F28"/>
    <w:rsid w:val="009E4871"/>
    <w:rsid w:val="009E50EF"/>
    <w:rsid w:val="009E57D5"/>
    <w:rsid w:val="009E5820"/>
    <w:rsid w:val="009E5B8E"/>
    <w:rsid w:val="009E5E12"/>
    <w:rsid w:val="009E6B0B"/>
    <w:rsid w:val="009E6CC2"/>
    <w:rsid w:val="009E6E68"/>
    <w:rsid w:val="009E703A"/>
    <w:rsid w:val="009E7A79"/>
    <w:rsid w:val="009F116C"/>
    <w:rsid w:val="009F11BD"/>
    <w:rsid w:val="009F163E"/>
    <w:rsid w:val="009F1D52"/>
    <w:rsid w:val="009F20D6"/>
    <w:rsid w:val="009F3293"/>
    <w:rsid w:val="009F3A25"/>
    <w:rsid w:val="009F4116"/>
    <w:rsid w:val="009F4313"/>
    <w:rsid w:val="009F4ECD"/>
    <w:rsid w:val="009F528A"/>
    <w:rsid w:val="009F5EA1"/>
    <w:rsid w:val="009F63B0"/>
    <w:rsid w:val="009F67C6"/>
    <w:rsid w:val="009F6A52"/>
    <w:rsid w:val="009F7038"/>
    <w:rsid w:val="009F7540"/>
    <w:rsid w:val="00A009F4"/>
    <w:rsid w:val="00A0101F"/>
    <w:rsid w:val="00A0136F"/>
    <w:rsid w:val="00A01AA0"/>
    <w:rsid w:val="00A01C37"/>
    <w:rsid w:val="00A01DC1"/>
    <w:rsid w:val="00A01E61"/>
    <w:rsid w:val="00A025E6"/>
    <w:rsid w:val="00A02FF6"/>
    <w:rsid w:val="00A049AE"/>
    <w:rsid w:val="00A04ABC"/>
    <w:rsid w:val="00A050C4"/>
    <w:rsid w:val="00A051AE"/>
    <w:rsid w:val="00A05315"/>
    <w:rsid w:val="00A05332"/>
    <w:rsid w:val="00A06078"/>
    <w:rsid w:val="00A06B5D"/>
    <w:rsid w:val="00A06C3A"/>
    <w:rsid w:val="00A07393"/>
    <w:rsid w:val="00A07783"/>
    <w:rsid w:val="00A10434"/>
    <w:rsid w:val="00A10553"/>
    <w:rsid w:val="00A107DC"/>
    <w:rsid w:val="00A10855"/>
    <w:rsid w:val="00A119EE"/>
    <w:rsid w:val="00A11EFA"/>
    <w:rsid w:val="00A121CC"/>
    <w:rsid w:val="00A12C83"/>
    <w:rsid w:val="00A12E4E"/>
    <w:rsid w:val="00A134EF"/>
    <w:rsid w:val="00A137CA"/>
    <w:rsid w:val="00A13E0C"/>
    <w:rsid w:val="00A14BEC"/>
    <w:rsid w:val="00A14CC2"/>
    <w:rsid w:val="00A152DA"/>
    <w:rsid w:val="00A15927"/>
    <w:rsid w:val="00A15E8C"/>
    <w:rsid w:val="00A162E6"/>
    <w:rsid w:val="00A16C3D"/>
    <w:rsid w:val="00A16D7C"/>
    <w:rsid w:val="00A16DC9"/>
    <w:rsid w:val="00A17AAA"/>
    <w:rsid w:val="00A200D7"/>
    <w:rsid w:val="00A228AD"/>
    <w:rsid w:val="00A237C9"/>
    <w:rsid w:val="00A2429D"/>
    <w:rsid w:val="00A2447B"/>
    <w:rsid w:val="00A25CD9"/>
    <w:rsid w:val="00A25FEB"/>
    <w:rsid w:val="00A26BF9"/>
    <w:rsid w:val="00A26E6F"/>
    <w:rsid w:val="00A26E99"/>
    <w:rsid w:val="00A27D5A"/>
    <w:rsid w:val="00A27FD4"/>
    <w:rsid w:val="00A309CA"/>
    <w:rsid w:val="00A3125D"/>
    <w:rsid w:val="00A32228"/>
    <w:rsid w:val="00A3275E"/>
    <w:rsid w:val="00A3281E"/>
    <w:rsid w:val="00A32BE0"/>
    <w:rsid w:val="00A337A6"/>
    <w:rsid w:val="00A33CC6"/>
    <w:rsid w:val="00A354FF"/>
    <w:rsid w:val="00A35DF9"/>
    <w:rsid w:val="00A36181"/>
    <w:rsid w:val="00A367EA"/>
    <w:rsid w:val="00A36AC8"/>
    <w:rsid w:val="00A40C3C"/>
    <w:rsid w:val="00A40E52"/>
    <w:rsid w:val="00A4104C"/>
    <w:rsid w:val="00A410E4"/>
    <w:rsid w:val="00A412E3"/>
    <w:rsid w:val="00A42539"/>
    <w:rsid w:val="00A42C6B"/>
    <w:rsid w:val="00A43B16"/>
    <w:rsid w:val="00A43C47"/>
    <w:rsid w:val="00A4416A"/>
    <w:rsid w:val="00A44203"/>
    <w:rsid w:val="00A448B9"/>
    <w:rsid w:val="00A453BE"/>
    <w:rsid w:val="00A45B4D"/>
    <w:rsid w:val="00A45F4A"/>
    <w:rsid w:val="00A4646F"/>
    <w:rsid w:val="00A50DE3"/>
    <w:rsid w:val="00A5176D"/>
    <w:rsid w:val="00A52D47"/>
    <w:rsid w:val="00A54189"/>
    <w:rsid w:val="00A543DB"/>
    <w:rsid w:val="00A54D23"/>
    <w:rsid w:val="00A57070"/>
    <w:rsid w:val="00A57D29"/>
    <w:rsid w:val="00A61946"/>
    <w:rsid w:val="00A62003"/>
    <w:rsid w:val="00A62EBB"/>
    <w:rsid w:val="00A64878"/>
    <w:rsid w:val="00A64EAE"/>
    <w:rsid w:val="00A65CDD"/>
    <w:rsid w:val="00A66E75"/>
    <w:rsid w:val="00A67BC2"/>
    <w:rsid w:val="00A67D06"/>
    <w:rsid w:val="00A70261"/>
    <w:rsid w:val="00A71711"/>
    <w:rsid w:val="00A718E2"/>
    <w:rsid w:val="00A7354A"/>
    <w:rsid w:val="00A73C47"/>
    <w:rsid w:val="00A73DB7"/>
    <w:rsid w:val="00A7459F"/>
    <w:rsid w:val="00A765B5"/>
    <w:rsid w:val="00A774BD"/>
    <w:rsid w:val="00A77A0E"/>
    <w:rsid w:val="00A804F3"/>
    <w:rsid w:val="00A817C2"/>
    <w:rsid w:val="00A81B8D"/>
    <w:rsid w:val="00A836BD"/>
    <w:rsid w:val="00A84305"/>
    <w:rsid w:val="00A84459"/>
    <w:rsid w:val="00A84F0A"/>
    <w:rsid w:val="00A85098"/>
    <w:rsid w:val="00A85DD4"/>
    <w:rsid w:val="00A86179"/>
    <w:rsid w:val="00A90FAC"/>
    <w:rsid w:val="00A912B9"/>
    <w:rsid w:val="00A91448"/>
    <w:rsid w:val="00A932B0"/>
    <w:rsid w:val="00A9331D"/>
    <w:rsid w:val="00A9373B"/>
    <w:rsid w:val="00A94C99"/>
    <w:rsid w:val="00A958F5"/>
    <w:rsid w:val="00A9594C"/>
    <w:rsid w:val="00A95C48"/>
    <w:rsid w:val="00A95EF3"/>
    <w:rsid w:val="00A9636C"/>
    <w:rsid w:val="00A96A32"/>
    <w:rsid w:val="00A973C4"/>
    <w:rsid w:val="00AA0E2A"/>
    <w:rsid w:val="00AA1A5E"/>
    <w:rsid w:val="00AA1D1E"/>
    <w:rsid w:val="00AA2360"/>
    <w:rsid w:val="00AA2704"/>
    <w:rsid w:val="00AA3D32"/>
    <w:rsid w:val="00AA4898"/>
    <w:rsid w:val="00AA5B52"/>
    <w:rsid w:val="00AA5C73"/>
    <w:rsid w:val="00AA64AC"/>
    <w:rsid w:val="00AA7726"/>
    <w:rsid w:val="00AA7A08"/>
    <w:rsid w:val="00AA7CF2"/>
    <w:rsid w:val="00AB0DCB"/>
    <w:rsid w:val="00AB17EE"/>
    <w:rsid w:val="00AB2618"/>
    <w:rsid w:val="00AB2968"/>
    <w:rsid w:val="00AB4B9B"/>
    <w:rsid w:val="00AB58B8"/>
    <w:rsid w:val="00AB5A90"/>
    <w:rsid w:val="00AB6225"/>
    <w:rsid w:val="00AB6364"/>
    <w:rsid w:val="00AB665F"/>
    <w:rsid w:val="00AB6976"/>
    <w:rsid w:val="00AB7858"/>
    <w:rsid w:val="00AB7941"/>
    <w:rsid w:val="00AC08F3"/>
    <w:rsid w:val="00AC0EB3"/>
    <w:rsid w:val="00AC1822"/>
    <w:rsid w:val="00AC30C5"/>
    <w:rsid w:val="00AC33FA"/>
    <w:rsid w:val="00AC3F0D"/>
    <w:rsid w:val="00AC44D3"/>
    <w:rsid w:val="00AC4D85"/>
    <w:rsid w:val="00AC4F27"/>
    <w:rsid w:val="00AC4F41"/>
    <w:rsid w:val="00AC58EF"/>
    <w:rsid w:val="00AC5F70"/>
    <w:rsid w:val="00AC6C86"/>
    <w:rsid w:val="00AC7DB0"/>
    <w:rsid w:val="00AD1808"/>
    <w:rsid w:val="00AD1B95"/>
    <w:rsid w:val="00AD23E3"/>
    <w:rsid w:val="00AD2630"/>
    <w:rsid w:val="00AD2BB3"/>
    <w:rsid w:val="00AD2BE5"/>
    <w:rsid w:val="00AD2E01"/>
    <w:rsid w:val="00AD304C"/>
    <w:rsid w:val="00AD5164"/>
    <w:rsid w:val="00AD6A4D"/>
    <w:rsid w:val="00AD6BFB"/>
    <w:rsid w:val="00AD6FE6"/>
    <w:rsid w:val="00AE043D"/>
    <w:rsid w:val="00AE0460"/>
    <w:rsid w:val="00AE136E"/>
    <w:rsid w:val="00AE1EE6"/>
    <w:rsid w:val="00AE1F5D"/>
    <w:rsid w:val="00AE1F7B"/>
    <w:rsid w:val="00AE25D3"/>
    <w:rsid w:val="00AE451C"/>
    <w:rsid w:val="00AE45E4"/>
    <w:rsid w:val="00AE46B7"/>
    <w:rsid w:val="00AE4FF4"/>
    <w:rsid w:val="00AE5083"/>
    <w:rsid w:val="00AE6398"/>
    <w:rsid w:val="00AE6E27"/>
    <w:rsid w:val="00AE70CB"/>
    <w:rsid w:val="00AE7E8D"/>
    <w:rsid w:val="00AF1E2E"/>
    <w:rsid w:val="00AF2831"/>
    <w:rsid w:val="00AF2B92"/>
    <w:rsid w:val="00AF2C37"/>
    <w:rsid w:val="00AF2D23"/>
    <w:rsid w:val="00AF34DF"/>
    <w:rsid w:val="00AF38D7"/>
    <w:rsid w:val="00AF3929"/>
    <w:rsid w:val="00AF3B6A"/>
    <w:rsid w:val="00AF7FC6"/>
    <w:rsid w:val="00B010A7"/>
    <w:rsid w:val="00B015BF"/>
    <w:rsid w:val="00B0225D"/>
    <w:rsid w:val="00B030AE"/>
    <w:rsid w:val="00B03F00"/>
    <w:rsid w:val="00B040BE"/>
    <w:rsid w:val="00B04237"/>
    <w:rsid w:val="00B0527A"/>
    <w:rsid w:val="00B05F38"/>
    <w:rsid w:val="00B05F3B"/>
    <w:rsid w:val="00B07294"/>
    <w:rsid w:val="00B079EF"/>
    <w:rsid w:val="00B07BDA"/>
    <w:rsid w:val="00B1043A"/>
    <w:rsid w:val="00B10F1C"/>
    <w:rsid w:val="00B12132"/>
    <w:rsid w:val="00B139C7"/>
    <w:rsid w:val="00B14387"/>
    <w:rsid w:val="00B14471"/>
    <w:rsid w:val="00B147A7"/>
    <w:rsid w:val="00B14AC1"/>
    <w:rsid w:val="00B15EFA"/>
    <w:rsid w:val="00B16B69"/>
    <w:rsid w:val="00B16C83"/>
    <w:rsid w:val="00B21109"/>
    <w:rsid w:val="00B222E6"/>
    <w:rsid w:val="00B22FC0"/>
    <w:rsid w:val="00B236ED"/>
    <w:rsid w:val="00B23F66"/>
    <w:rsid w:val="00B250A0"/>
    <w:rsid w:val="00B2690D"/>
    <w:rsid w:val="00B2703D"/>
    <w:rsid w:val="00B27574"/>
    <w:rsid w:val="00B27D29"/>
    <w:rsid w:val="00B30CBF"/>
    <w:rsid w:val="00B31BCB"/>
    <w:rsid w:val="00B341A1"/>
    <w:rsid w:val="00B342D1"/>
    <w:rsid w:val="00B34652"/>
    <w:rsid w:val="00B34981"/>
    <w:rsid w:val="00B34C62"/>
    <w:rsid w:val="00B35151"/>
    <w:rsid w:val="00B35546"/>
    <w:rsid w:val="00B35860"/>
    <w:rsid w:val="00B35A28"/>
    <w:rsid w:val="00B36264"/>
    <w:rsid w:val="00B37BD3"/>
    <w:rsid w:val="00B40604"/>
    <w:rsid w:val="00B408BE"/>
    <w:rsid w:val="00B411E5"/>
    <w:rsid w:val="00B4137D"/>
    <w:rsid w:val="00B41BAF"/>
    <w:rsid w:val="00B41D4D"/>
    <w:rsid w:val="00B41FFB"/>
    <w:rsid w:val="00B425A6"/>
    <w:rsid w:val="00B42BA7"/>
    <w:rsid w:val="00B42CD5"/>
    <w:rsid w:val="00B42E10"/>
    <w:rsid w:val="00B430B3"/>
    <w:rsid w:val="00B43A56"/>
    <w:rsid w:val="00B448FD"/>
    <w:rsid w:val="00B45AB5"/>
    <w:rsid w:val="00B45FBD"/>
    <w:rsid w:val="00B47165"/>
    <w:rsid w:val="00B47420"/>
    <w:rsid w:val="00B474A6"/>
    <w:rsid w:val="00B475D6"/>
    <w:rsid w:val="00B47DB8"/>
    <w:rsid w:val="00B47E82"/>
    <w:rsid w:val="00B50F33"/>
    <w:rsid w:val="00B51FBE"/>
    <w:rsid w:val="00B52984"/>
    <w:rsid w:val="00B52ABC"/>
    <w:rsid w:val="00B539F9"/>
    <w:rsid w:val="00B5481F"/>
    <w:rsid w:val="00B54DEB"/>
    <w:rsid w:val="00B55F8E"/>
    <w:rsid w:val="00B56438"/>
    <w:rsid w:val="00B56F76"/>
    <w:rsid w:val="00B57484"/>
    <w:rsid w:val="00B57C64"/>
    <w:rsid w:val="00B57E3B"/>
    <w:rsid w:val="00B600A2"/>
    <w:rsid w:val="00B60213"/>
    <w:rsid w:val="00B60FA9"/>
    <w:rsid w:val="00B6250A"/>
    <w:rsid w:val="00B62BFF"/>
    <w:rsid w:val="00B63525"/>
    <w:rsid w:val="00B64081"/>
    <w:rsid w:val="00B64E34"/>
    <w:rsid w:val="00B659C5"/>
    <w:rsid w:val="00B6780A"/>
    <w:rsid w:val="00B6780D"/>
    <w:rsid w:val="00B67949"/>
    <w:rsid w:val="00B70BC5"/>
    <w:rsid w:val="00B70BF6"/>
    <w:rsid w:val="00B71AC1"/>
    <w:rsid w:val="00B72813"/>
    <w:rsid w:val="00B73D22"/>
    <w:rsid w:val="00B749EB"/>
    <w:rsid w:val="00B75BA9"/>
    <w:rsid w:val="00B76131"/>
    <w:rsid w:val="00B76740"/>
    <w:rsid w:val="00B76E6E"/>
    <w:rsid w:val="00B77C89"/>
    <w:rsid w:val="00B80372"/>
    <w:rsid w:val="00B80432"/>
    <w:rsid w:val="00B80560"/>
    <w:rsid w:val="00B81166"/>
    <w:rsid w:val="00B819F9"/>
    <w:rsid w:val="00B81F27"/>
    <w:rsid w:val="00B83074"/>
    <w:rsid w:val="00B83264"/>
    <w:rsid w:val="00B838E1"/>
    <w:rsid w:val="00B83EAF"/>
    <w:rsid w:val="00B84222"/>
    <w:rsid w:val="00B86939"/>
    <w:rsid w:val="00B902D0"/>
    <w:rsid w:val="00B9146F"/>
    <w:rsid w:val="00B9159C"/>
    <w:rsid w:val="00B9172E"/>
    <w:rsid w:val="00B921A9"/>
    <w:rsid w:val="00B9268C"/>
    <w:rsid w:val="00B92A59"/>
    <w:rsid w:val="00B93C36"/>
    <w:rsid w:val="00B93C88"/>
    <w:rsid w:val="00B95797"/>
    <w:rsid w:val="00B963D6"/>
    <w:rsid w:val="00B970DF"/>
    <w:rsid w:val="00BA0DC5"/>
    <w:rsid w:val="00BA0DCE"/>
    <w:rsid w:val="00BA1DDA"/>
    <w:rsid w:val="00BA2121"/>
    <w:rsid w:val="00BA2DAB"/>
    <w:rsid w:val="00BA3E78"/>
    <w:rsid w:val="00BA4BB2"/>
    <w:rsid w:val="00BA57AC"/>
    <w:rsid w:val="00BA6140"/>
    <w:rsid w:val="00BA62D1"/>
    <w:rsid w:val="00BA654B"/>
    <w:rsid w:val="00BA6D32"/>
    <w:rsid w:val="00BB12AA"/>
    <w:rsid w:val="00BB1577"/>
    <w:rsid w:val="00BB1AB8"/>
    <w:rsid w:val="00BB37A3"/>
    <w:rsid w:val="00BB5582"/>
    <w:rsid w:val="00BC035C"/>
    <w:rsid w:val="00BC1300"/>
    <w:rsid w:val="00BC1428"/>
    <w:rsid w:val="00BC1F30"/>
    <w:rsid w:val="00BC2C1E"/>
    <w:rsid w:val="00BC355A"/>
    <w:rsid w:val="00BC3C95"/>
    <w:rsid w:val="00BC3E3B"/>
    <w:rsid w:val="00BC422A"/>
    <w:rsid w:val="00BC5E5D"/>
    <w:rsid w:val="00BC673C"/>
    <w:rsid w:val="00BC7407"/>
    <w:rsid w:val="00BC742E"/>
    <w:rsid w:val="00BC79D0"/>
    <w:rsid w:val="00BD2E63"/>
    <w:rsid w:val="00BD304D"/>
    <w:rsid w:val="00BD3423"/>
    <w:rsid w:val="00BD38D5"/>
    <w:rsid w:val="00BD3A19"/>
    <w:rsid w:val="00BD402A"/>
    <w:rsid w:val="00BD4486"/>
    <w:rsid w:val="00BD4569"/>
    <w:rsid w:val="00BD53AF"/>
    <w:rsid w:val="00BD53B1"/>
    <w:rsid w:val="00BD5994"/>
    <w:rsid w:val="00BD7167"/>
    <w:rsid w:val="00BD7BFA"/>
    <w:rsid w:val="00BE0585"/>
    <w:rsid w:val="00BE09A6"/>
    <w:rsid w:val="00BE0E73"/>
    <w:rsid w:val="00BE1B7C"/>
    <w:rsid w:val="00BE1CFB"/>
    <w:rsid w:val="00BE2208"/>
    <w:rsid w:val="00BE22EE"/>
    <w:rsid w:val="00BE2E75"/>
    <w:rsid w:val="00BE3C95"/>
    <w:rsid w:val="00BE4D1F"/>
    <w:rsid w:val="00BE4F3B"/>
    <w:rsid w:val="00BE6E0F"/>
    <w:rsid w:val="00BE725D"/>
    <w:rsid w:val="00BE742E"/>
    <w:rsid w:val="00BF0B5E"/>
    <w:rsid w:val="00BF0E31"/>
    <w:rsid w:val="00BF1CA6"/>
    <w:rsid w:val="00BF1D51"/>
    <w:rsid w:val="00BF23C2"/>
    <w:rsid w:val="00BF287B"/>
    <w:rsid w:val="00BF5383"/>
    <w:rsid w:val="00BF60A0"/>
    <w:rsid w:val="00BF6DF5"/>
    <w:rsid w:val="00BF714C"/>
    <w:rsid w:val="00BF7A01"/>
    <w:rsid w:val="00C010E8"/>
    <w:rsid w:val="00C01183"/>
    <w:rsid w:val="00C0172B"/>
    <w:rsid w:val="00C01838"/>
    <w:rsid w:val="00C0196F"/>
    <w:rsid w:val="00C02391"/>
    <w:rsid w:val="00C03649"/>
    <w:rsid w:val="00C04637"/>
    <w:rsid w:val="00C050CC"/>
    <w:rsid w:val="00C06047"/>
    <w:rsid w:val="00C066D5"/>
    <w:rsid w:val="00C06D24"/>
    <w:rsid w:val="00C07CD4"/>
    <w:rsid w:val="00C113A7"/>
    <w:rsid w:val="00C114C0"/>
    <w:rsid w:val="00C11ECC"/>
    <w:rsid w:val="00C13203"/>
    <w:rsid w:val="00C135ED"/>
    <w:rsid w:val="00C14B63"/>
    <w:rsid w:val="00C15764"/>
    <w:rsid w:val="00C16660"/>
    <w:rsid w:val="00C16F11"/>
    <w:rsid w:val="00C200BC"/>
    <w:rsid w:val="00C20183"/>
    <w:rsid w:val="00C20A51"/>
    <w:rsid w:val="00C20B71"/>
    <w:rsid w:val="00C21598"/>
    <w:rsid w:val="00C22A12"/>
    <w:rsid w:val="00C22DB9"/>
    <w:rsid w:val="00C23724"/>
    <w:rsid w:val="00C238D6"/>
    <w:rsid w:val="00C24429"/>
    <w:rsid w:val="00C24D1E"/>
    <w:rsid w:val="00C253ED"/>
    <w:rsid w:val="00C25621"/>
    <w:rsid w:val="00C25E42"/>
    <w:rsid w:val="00C263D9"/>
    <w:rsid w:val="00C27BF8"/>
    <w:rsid w:val="00C306C9"/>
    <w:rsid w:val="00C307B4"/>
    <w:rsid w:val="00C308B7"/>
    <w:rsid w:val="00C30AF4"/>
    <w:rsid w:val="00C3212F"/>
    <w:rsid w:val="00C3267C"/>
    <w:rsid w:val="00C32D8E"/>
    <w:rsid w:val="00C33A83"/>
    <w:rsid w:val="00C33B8D"/>
    <w:rsid w:val="00C35B46"/>
    <w:rsid w:val="00C37971"/>
    <w:rsid w:val="00C37F23"/>
    <w:rsid w:val="00C4107F"/>
    <w:rsid w:val="00C412C6"/>
    <w:rsid w:val="00C42692"/>
    <w:rsid w:val="00C42760"/>
    <w:rsid w:val="00C44555"/>
    <w:rsid w:val="00C44573"/>
    <w:rsid w:val="00C44847"/>
    <w:rsid w:val="00C44904"/>
    <w:rsid w:val="00C44EB4"/>
    <w:rsid w:val="00C4547A"/>
    <w:rsid w:val="00C459C2"/>
    <w:rsid w:val="00C45CD4"/>
    <w:rsid w:val="00C4622A"/>
    <w:rsid w:val="00C4705F"/>
    <w:rsid w:val="00C473B9"/>
    <w:rsid w:val="00C4781D"/>
    <w:rsid w:val="00C5023C"/>
    <w:rsid w:val="00C50A1C"/>
    <w:rsid w:val="00C516F1"/>
    <w:rsid w:val="00C53707"/>
    <w:rsid w:val="00C56171"/>
    <w:rsid w:val="00C561B4"/>
    <w:rsid w:val="00C561F8"/>
    <w:rsid w:val="00C57425"/>
    <w:rsid w:val="00C575D7"/>
    <w:rsid w:val="00C57D8A"/>
    <w:rsid w:val="00C60134"/>
    <w:rsid w:val="00C6082C"/>
    <w:rsid w:val="00C60C55"/>
    <w:rsid w:val="00C61402"/>
    <w:rsid w:val="00C62697"/>
    <w:rsid w:val="00C62A02"/>
    <w:rsid w:val="00C62E42"/>
    <w:rsid w:val="00C63186"/>
    <w:rsid w:val="00C631F5"/>
    <w:rsid w:val="00C64582"/>
    <w:rsid w:val="00C668F0"/>
    <w:rsid w:val="00C706EF"/>
    <w:rsid w:val="00C70AC7"/>
    <w:rsid w:val="00C7190A"/>
    <w:rsid w:val="00C7405B"/>
    <w:rsid w:val="00C74136"/>
    <w:rsid w:val="00C7519C"/>
    <w:rsid w:val="00C75389"/>
    <w:rsid w:val="00C75FC2"/>
    <w:rsid w:val="00C7724C"/>
    <w:rsid w:val="00C7750C"/>
    <w:rsid w:val="00C77835"/>
    <w:rsid w:val="00C77E11"/>
    <w:rsid w:val="00C77E45"/>
    <w:rsid w:val="00C80ED4"/>
    <w:rsid w:val="00C81FDB"/>
    <w:rsid w:val="00C82793"/>
    <w:rsid w:val="00C84BB0"/>
    <w:rsid w:val="00C8533D"/>
    <w:rsid w:val="00C86573"/>
    <w:rsid w:val="00C86952"/>
    <w:rsid w:val="00C86D97"/>
    <w:rsid w:val="00C86DBE"/>
    <w:rsid w:val="00C87779"/>
    <w:rsid w:val="00C87E0A"/>
    <w:rsid w:val="00C90A1E"/>
    <w:rsid w:val="00C91898"/>
    <w:rsid w:val="00C919DE"/>
    <w:rsid w:val="00C9298B"/>
    <w:rsid w:val="00C92DEA"/>
    <w:rsid w:val="00C92E94"/>
    <w:rsid w:val="00C92EFE"/>
    <w:rsid w:val="00C9391F"/>
    <w:rsid w:val="00C93A23"/>
    <w:rsid w:val="00C945AE"/>
    <w:rsid w:val="00C94E32"/>
    <w:rsid w:val="00C95227"/>
    <w:rsid w:val="00C9562E"/>
    <w:rsid w:val="00C957C7"/>
    <w:rsid w:val="00C95995"/>
    <w:rsid w:val="00C95E63"/>
    <w:rsid w:val="00C96626"/>
    <w:rsid w:val="00CA0198"/>
    <w:rsid w:val="00CA02EB"/>
    <w:rsid w:val="00CA0D82"/>
    <w:rsid w:val="00CA1045"/>
    <w:rsid w:val="00CA2E4C"/>
    <w:rsid w:val="00CA347B"/>
    <w:rsid w:val="00CA3D81"/>
    <w:rsid w:val="00CA4402"/>
    <w:rsid w:val="00CA46B7"/>
    <w:rsid w:val="00CA52B1"/>
    <w:rsid w:val="00CA5645"/>
    <w:rsid w:val="00CA5F73"/>
    <w:rsid w:val="00CA6251"/>
    <w:rsid w:val="00CA6D9D"/>
    <w:rsid w:val="00CA7E2B"/>
    <w:rsid w:val="00CA7E39"/>
    <w:rsid w:val="00CB0E95"/>
    <w:rsid w:val="00CB116F"/>
    <w:rsid w:val="00CB4061"/>
    <w:rsid w:val="00CB4D44"/>
    <w:rsid w:val="00CB53E5"/>
    <w:rsid w:val="00CB591B"/>
    <w:rsid w:val="00CB5F4A"/>
    <w:rsid w:val="00CB6130"/>
    <w:rsid w:val="00CB623E"/>
    <w:rsid w:val="00CB79EE"/>
    <w:rsid w:val="00CB7E51"/>
    <w:rsid w:val="00CB7F18"/>
    <w:rsid w:val="00CC0644"/>
    <w:rsid w:val="00CC1144"/>
    <w:rsid w:val="00CC2BAB"/>
    <w:rsid w:val="00CC42E5"/>
    <w:rsid w:val="00CC4C83"/>
    <w:rsid w:val="00CC56FB"/>
    <w:rsid w:val="00CC581B"/>
    <w:rsid w:val="00CC69A5"/>
    <w:rsid w:val="00CC72D6"/>
    <w:rsid w:val="00CC7B82"/>
    <w:rsid w:val="00CD0434"/>
    <w:rsid w:val="00CD0AEA"/>
    <w:rsid w:val="00CD16AD"/>
    <w:rsid w:val="00CD3759"/>
    <w:rsid w:val="00CD3C19"/>
    <w:rsid w:val="00CD4119"/>
    <w:rsid w:val="00CD42AC"/>
    <w:rsid w:val="00CD563B"/>
    <w:rsid w:val="00CD5DC3"/>
    <w:rsid w:val="00CD60C9"/>
    <w:rsid w:val="00CD61DE"/>
    <w:rsid w:val="00CE05D9"/>
    <w:rsid w:val="00CE08F2"/>
    <w:rsid w:val="00CE0CE6"/>
    <w:rsid w:val="00CE1067"/>
    <w:rsid w:val="00CE1D54"/>
    <w:rsid w:val="00CE28E1"/>
    <w:rsid w:val="00CE31A4"/>
    <w:rsid w:val="00CE43F4"/>
    <w:rsid w:val="00CE52D5"/>
    <w:rsid w:val="00CE52EF"/>
    <w:rsid w:val="00CE5872"/>
    <w:rsid w:val="00CE59E8"/>
    <w:rsid w:val="00CE5E73"/>
    <w:rsid w:val="00CE69A4"/>
    <w:rsid w:val="00CE6C5B"/>
    <w:rsid w:val="00CE716A"/>
    <w:rsid w:val="00CE753E"/>
    <w:rsid w:val="00CF077A"/>
    <w:rsid w:val="00CF09C9"/>
    <w:rsid w:val="00CF09F1"/>
    <w:rsid w:val="00CF0D9C"/>
    <w:rsid w:val="00CF0E9F"/>
    <w:rsid w:val="00CF1449"/>
    <w:rsid w:val="00CF281D"/>
    <w:rsid w:val="00CF295F"/>
    <w:rsid w:val="00CF330C"/>
    <w:rsid w:val="00CF3BD1"/>
    <w:rsid w:val="00CF4052"/>
    <w:rsid w:val="00CF4B35"/>
    <w:rsid w:val="00CF54D9"/>
    <w:rsid w:val="00CF5F6B"/>
    <w:rsid w:val="00CF6D62"/>
    <w:rsid w:val="00D00120"/>
    <w:rsid w:val="00D002DC"/>
    <w:rsid w:val="00D003D4"/>
    <w:rsid w:val="00D006D8"/>
    <w:rsid w:val="00D00E93"/>
    <w:rsid w:val="00D01010"/>
    <w:rsid w:val="00D02396"/>
    <w:rsid w:val="00D024BC"/>
    <w:rsid w:val="00D03551"/>
    <w:rsid w:val="00D04468"/>
    <w:rsid w:val="00D04BB1"/>
    <w:rsid w:val="00D05272"/>
    <w:rsid w:val="00D05511"/>
    <w:rsid w:val="00D057FA"/>
    <w:rsid w:val="00D06239"/>
    <w:rsid w:val="00D0665D"/>
    <w:rsid w:val="00D06699"/>
    <w:rsid w:val="00D0719D"/>
    <w:rsid w:val="00D10975"/>
    <w:rsid w:val="00D10FFA"/>
    <w:rsid w:val="00D115CA"/>
    <w:rsid w:val="00D1312F"/>
    <w:rsid w:val="00D1352F"/>
    <w:rsid w:val="00D1415D"/>
    <w:rsid w:val="00D1511B"/>
    <w:rsid w:val="00D1543F"/>
    <w:rsid w:val="00D1557B"/>
    <w:rsid w:val="00D15DB6"/>
    <w:rsid w:val="00D16254"/>
    <w:rsid w:val="00D205AF"/>
    <w:rsid w:val="00D20C9B"/>
    <w:rsid w:val="00D211B9"/>
    <w:rsid w:val="00D2137A"/>
    <w:rsid w:val="00D214AC"/>
    <w:rsid w:val="00D22FF4"/>
    <w:rsid w:val="00D23070"/>
    <w:rsid w:val="00D246CD"/>
    <w:rsid w:val="00D24B1B"/>
    <w:rsid w:val="00D24CA4"/>
    <w:rsid w:val="00D25010"/>
    <w:rsid w:val="00D261F9"/>
    <w:rsid w:val="00D26222"/>
    <w:rsid w:val="00D2789F"/>
    <w:rsid w:val="00D27D67"/>
    <w:rsid w:val="00D31019"/>
    <w:rsid w:val="00D31FC5"/>
    <w:rsid w:val="00D33CC7"/>
    <w:rsid w:val="00D33E30"/>
    <w:rsid w:val="00D33E75"/>
    <w:rsid w:val="00D33EE7"/>
    <w:rsid w:val="00D355D5"/>
    <w:rsid w:val="00D359D3"/>
    <w:rsid w:val="00D36695"/>
    <w:rsid w:val="00D36C25"/>
    <w:rsid w:val="00D37687"/>
    <w:rsid w:val="00D37919"/>
    <w:rsid w:val="00D40CAE"/>
    <w:rsid w:val="00D41675"/>
    <w:rsid w:val="00D41B76"/>
    <w:rsid w:val="00D42548"/>
    <w:rsid w:val="00D42F05"/>
    <w:rsid w:val="00D4354B"/>
    <w:rsid w:val="00D43611"/>
    <w:rsid w:val="00D43970"/>
    <w:rsid w:val="00D43FD6"/>
    <w:rsid w:val="00D44700"/>
    <w:rsid w:val="00D450F4"/>
    <w:rsid w:val="00D46DBA"/>
    <w:rsid w:val="00D47679"/>
    <w:rsid w:val="00D501FC"/>
    <w:rsid w:val="00D505AF"/>
    <w:rsid w:val="00D50C6D"/>
    <w:rsid w:val="00D51016"/>
    <w:rsid w:val="00D52A41"/>
    <w:rsid w:val="00D52F64"/>
    <w:rsid w:val="00D53428"/>
    <w:rsid w:val="00D54898"/>
    <w:rsid w:val="00D55A05"/>
    <w:rsid w:val="00D55A72"/>
    <w:rsid w:val="00D55EBA"/>
    <w:rsid w:val="00D5622C"/>
    <w:rsid w:val="00D563F2"/>
    <w:rsid w:val="00D56D88"/>
    <w:rsid w:val="00D56DA1"/>
    <w:rsid w:val="00D5793F"/>
    <w:rsid w:val="00D57E09"/>
    <w:rsid w:val="00D61156"/>
    <w:rsid w:val="00D61624"/>
    <w:rsid w:val="00D61D3C"/>
    <w:rsid w:val="00D62229"/>
    <w:rsid w:val="00D62AE9"/>
    <w:rsid w:val="00D63A67"/>
    <w:rsid w:val="00D63DA1"/>
    <w:rsid w:val="00D661C0"/>
    <w:rsid w:val="00D673D0"/>
    <w:rsid w:val="00D710F9"/>
    <w:rsid w:val="00D715D7"/>
    <w:rsid w:val="00D7164A"/>
    <w:rsid w:val="00D72762"/>
    <w:rsid w:val="00D72A10"/>
    <w:rsid w:val="00D72D58"/>
    <w:rsid w:val="00D7349E"/>
    <w:rsid w:val="00D73E78"/>
    <w:rsid w:val="00D73E7B"/>
    <w:rsid w:val="00D73F14"/>
    <w:rsid w:val="00D7400D"/>
    <w:rsid w:val="00D74AC7"/>
    <w:rsid w:val="00D757FD"/>
    <w:rsid w:val="00D75ABA"/>
    <w:rsid w:val="00D75C4E"/>
    <w:rsid w:val="00D75F70"/>
    <w:rsid w:val="00D76C3D"/>
    <w:rsid w:val="00D7775F"/>
    <w:rsid w:val="00D7777C"/>
    <w:rsid w:val="00D80ADE"/>
    <w:rsid w:val="00D8124C"/>
    <w:rsid w:val="00D81AD9"/>
    <w:rsid w:val="00D8211E"/>
    <w:rsid w:val="00D82320"/>
    <w:rsid w:val="00D836FE"/>
    <w:rsid w:val="00D83B12"/>
    <w:rsid w:val="00D83D40"/>
    <w:rsid w:val="00D83EB8"/>
    <w:rsid w:val="00D8416F"/>
    <w:rsid w:val="00D841F9"/>
    <w:rsid w:val="00D844D9"/>
    <w:rsid w:val="00D84E90"/>
    <w:rsid w:val="00D84F7C"/>
    <w:rsid w:val="00D851CA"/>
    <w:rsid w:val="00D85470"/>
    <w:rsid w:val="00D878C2"/>
    <w:rsid w:val="00D87E8E"/>
    <w:rsid w:val="00D87F9B"/>
    <w:rsid w:val="00D90093"/>
    <w:rsid w:val="00D90A3D"/>
    <w:rsid w:val="00D90D19"/>
    <w:rsid w:val="00D91038"/>
    <w:rsid w:val="00D930CD"/>
    <w:rsid w:val="00D93132"/>
    <w:rsid w:val="00D9323D"/>
    <w:rsid w:val="00D94947"/>
    <w:rsid w:val="00D954D8"/>
    <w:rsid w:val="00D9558A"/>
    <w:rsid w:val="00D95DCC"/>
    <w:rsid w:val="00D96BB0"/>
    <w:rsid w:val="00D97654"/>
    <w:rsid w:val="00DA03A6"/>
    <w:rsid w:val="00DA2FCD"/>
    <w:rsid w:val="00DA546B"/>
    <w:rsid w:val="00DA592A"/>
    <w:rsid w:val="00DA60D6"/>
    <w:rsid w:val="00DA6AC9"/>
    <w:rsid w:val="00DA742E"/>
    <w:rsid w:val="00DA79E6"/>
    <w:rsid w:val="00DA7B47"/>
    <w:rsid w:val="00DB0500"/>
    <w:rsid w:val="00DB05D6"/>
    <w:rsid w:val="00DB06D6"/>
    <w:rsid w:val="00DB07A3"/>
    <w:rsid w:val="00DB0A42"/>
    <w:rsid w:val="00DB15A6"/>
    <w:rsid w:val="00DB28FF"/>
    <w:rsid w:val="00DB2920"/>
    <w:rsid w:val="00DB2AF0"/>
    <w:rsid w:val="00DB2BA6"/>
    <w:rsid w:val="00DB35B3"/>
    <w:rsid w:val="00DB3AD8"/>
    <w:rsid w:val="00DB3F25"/>
    <w:rsid w:val="00DB4340"/>
    <w:rsid w:val="00DB4B3B"/>
    <w:rsid w:val="00DB636C"/>
    <w:rsid w:val="00DB6E0E"/>
    <w:rsid w:val="00DB72D2"/>
    <w:rsid w:val="00DC088F"/>
    <w:rsid w:val="00DC0DDC"/>
    <w:rsid w:val="00DC114F"/>
    <w:rsid w:val="00DC1457"/>
    <w:rsid w:val="00DC1677"/>
    <w:rsid w:val="00DC1A47"/>
    <w:rsid w:val="00DC1C07"/>
    <w:rsid w:val="00DC314D"/>
    <w:rsid w:val="00DC508F"/>
    <w:rsid w:val="00DC55CC"/>
    <w:rsid w:val="00DC614B"/>
    <w:rsid w:val="00DC6547"/>
    <w:rsid w:val="00DC6A81"/>
    <w:rsid w:val="00DC750C"/>
    <w:rsid w:val="00DC7E89"/>
    <w:rsid w:val="00DD06FD"/>
    <w:rsid w:val="00DD0911"/>
    <w:rsid w:val="00DD1432"/>
    <w:rsid w:val="00DD1459"/>
    <w:rsid w:val="00DD1DD7"/>
    <w:rsid w:val="00DD2122"/>
    <w:rsid w:val="00DD3090"/>
    <w:rsid w:val="00DD45E9"/>
    <w:rsid w:val="00DD4BDA"/>
    <w:rsid w:val="00DD55F4"/>
    <w:rsid w:val="00DD7284"/>
    <w:rsid w:val="00DD7F9A"/>
    <w:rsid w:val="00DE09E9"/>
    <w:rsid w:val="00DE0FCC"/>
    <w:rsid w:val="00DE115E"/>
    <w:rsid w:val="00DE14CE"/>
    <w:rsid w:val="00DE1B97"/>
    <w:rsid w:val="00DE2D9C"/>
    <w:rsid w:val="00DE351D"/>
    <w:rsid w:val="00DE3828"/>
    <w:rsid w:val="00DE397C"/>
    <w:rsid w:val="00DE3B15"/>
    <w:rsid w:val="00DE3F33"/>
    <w:rsid w:val="00DE420A"/>
    <w:rsid w:val="00DE540A"/>
    <w:rsid w:val="00DE59AE"/>
    <w:rsid w:val="00DE5B4C"/>
    <w:rsid w:val="00DE6940"/>
    <w:rsid w:val="00DF030B"/>
    <w:rsid w:val="00DF06CF"/>
    <w:rsid w:val="00DF0C47"/>
    <w:rsid w:val="00DF13DE"/>
    <w:rsid w:val="00DF1C25"/>
    <w:rsid w:val="00DF233C"/>
    <w:rsid w:val="00DF50BE"/>
    <w:rsid w:val="00DF5DB2"/>
    <w:rsid w:val="00DF65F2"/>
    <w:rsid w:val="00DF6612"/>
    <w:rsid w:val="00DF6F5C"/>
    <w:rsid w:val="00DF7814"/>
    <w:rsid w:val="00DF78CD"/>
    <w:rsid w:val="00DF79FC"/>
    <w:rsid w:val="00DF7F9C"/>
    <w:rsid w:val="00E000FC"/>
    <w:rsid w:val="00E005C7"/>
    <w:rsid w:val="00E00BC3"/>
    <w:rsid w:val="00E01562"/>
    <w:rsid w:val="00E01F75"/>
    <w:rsid w:val="00E02267"/>
    <w:rsid w:val="00E02365"/>
    <w:rsid w:val="00E02CB7"/>
    <w:rsid w:val="00E03064"/>
    <w:rsid w:val="00E03253"/>
    <w:rsid w:val="00E0697D"/>
    <w:rsid w:val="00E06B49"/>
    <w:rsid w:val="00E06BE9"/>
    <w:rsid w:val="00E06FB2"/>
    <w:rsid w:val="00E105CF"/>
    <w:rsid w:val="00E119D9"/>
    <w:rsid w:val="00E12921"/>
    <w:rsid w:val="00E137D1"/>
    <w:rsid w:val="00E13A57"/>
    <w:rsid w:val="00E13D30"/>
    <w:rsid w:val="00E13E3C"/>
    <w:rsid w:val="00E161EF"/>
    <w:rsid w:val="00E16CFA"/>
    <w:rsid w:val="00E213EA"/>
    <w:rsid w:val="00E214F0"/>
    <w:rsid w:val="00E22173"/>
    <w:rsid w:val="00E236C1"/>
    <w:rsid w:val="00E245C3"/>
    <w:rsid w:val="00E303BF"/>
    <w:rsid w:val="00E305BA"/>
    <w:rsid w:val="00E31245"/>
    <w:rsid w:val="00E31E4F"/>
    <w:rsid w:val="00E33058"/>
    <w:rsid w:val="00E33987"/>
    <w:rsid w:val="00E34284"/>
    <w:rsid w:val="00E346E8"/>
    <w:rsid w:val="00E34D44"/>
    <w:rsid w:val="00E35D56"/>
    <w:rsid w:val="00E367FD"/>
    <w:rsid w:val="00E3694A"/>
    <w:rsid w:val="00E37DF8"/>
    <w:rsid w:val="00E37EB9"/>
    <w:rsid w:val="00E40335"/>
    <w:rsid w:val="00E4169D"/>
    <w:rsid w:val="00E42922"/>
    <w:rsid w:val="00E429EB"/>
    <w:rsid w:val="00E43199"/>
    <w:rsid w:val="00E43680"/>
    <w:rsid w:val="00E43CBB"/>
    <w:rsid w:val="00E44056"/>
    <w:rsid w:val="00E46D8C"/>
    <w:rsid w:val="00E472F0"/>
    <w:rsid w:val="00E47710"/>
    <w:rsid w:val="00E47AC2"/>
    <w:rsid w:val="00E47AD2"/>
    <w:rsid w:val="00E47BB2"/>
    <w:rsid w:val="00E50C89"/>
    <w:rsid w:val="00E51A04"/>
    <w:rsid w:val="00E530E6"/>
    <w:rsid w:val="00E53624"/>
    <w:rsid w:val="00E5444A"/>
    <w:rsid w:val="00E54DCD"/>
    <w:rsid w:val="00E54F99"/>
    <w:rsid w:val="00E55185"/>
    <w:rsid w:val="00E55EAA"/>
    <w:rsid w:val="00E564CD"/>
    <w:rsid w:val="00E567A5"/>
    <w:rsid w:val="00E56B0B"/>
    <w:rsid w:val="00E56DC8"/>
    <w:rsid w:val="00E61264"/>
    <w:rsid w:val="00E62E5C"/>
    <w:rsid w:val="00E63794"/>
    <w:rsid w:val="00E637FD"/>
    <w:rsid w:val="00E6409E"/>
    <w:rsid w:val="00E64A57"/>
    <w:rsid w:val="00E64B74"/>
    <w:rsid w:val="00E6636F"/>
    <w:rsid w:val="00E668B8"/>
    <w:rsid w:val="00E669A1"/>
    <w:rsid w:val="00E66BF7"/>
    <w:rsid w:val="00E67DBC"/>
    <w:rsid w:val="00E7021A"/>
    <w:rsid w:val="00E706C2"/>
    <w:rsid w:val="00E71601"/>
    <w:rsid w:val="00E71BE8"/>
    <w:rsid w:val="00E725F1"/>
    <w:rsid w:val="00E72640"/>
    <w:rsid w:val="00E727EB"/>
    <w:rsid w:val="00E733FC"/>
    <w:rsid w:val="00E73635"/>
    <w:rsid w:val="00E744BA"/>
    <w:rsid w:val="00E74F6F"/>
    <w:rsid w:val="00E7538A"/>
    <w:rsid w:val="00E76578"/>
    <w:rsid w:val="00E769AC"/>
    <w:rsid w:val="00E800F9"/>
    <w:rsid w:val="00E807EA"/>
    <w:rsid w:val="00E80D38"/>
    <w:rsid w:val="00E810FB"/>
    <w:rsid w:val="00E81430"/>
    <w:rsid w:val="00E81724"/>
    <w:rsid w:val="00E83760"/>
    <w:rsid w:val="00E83DF1"/>
    <w:rsid w:val="00E84B79"/>
    <w:rsid w:val="00E84D20"/>
    <w:rsid w:val="00E852C0"/>
    <w:rsid w:val="00E8607B"/>
    <w:rsid w:val="00E864CB"/>
    <w:rsid w:val="00E8696E"/>
    <w:rsid w:val="00E8703C"/>
    <w:rsid w:val="00E87EAE"/>
    <w:rsid w:val="00E90640"/>
    <w:rsid w:val="00E913EB"/>
    <w:rsid w:val="00E92129"/>
    <w:rsid w:val="00E92195"/>
    <w:rsid w:val="00E9239B"/>
    <w:rsid w:val="00E92D05"/>
    <w:rsid w:val="00E939E5"/>
    <w:rsid w:val="00E93FED"/>
    <w:rsid w:val="00E94182"/>
    <w:rsid w:val="00E944B7"/>
    <w:rsid w:val="00E94505"/>
    <w:rsid w:val="00E946FE"/>
    <w:rsid w:val="00E94B48"/>
    <w:rsid w:val="00E95657"/>
    <w:rsid w:val="00E95E44"/>
    <w:rsid w:val="00E95F3E"/>
    <w:rsid w:val="00E96FDE"/>
    <w:rsid w:val="00E9706E"/>
    <w:rsid w:val="00E97BF4"/>
    <w:rsid w:val="00E97E57"/>
    <w:rsid w:val="00EA0605"/>
    <w:rsid w:val="00EA0880"/>
    <w:rsid w:val="00EA0CC9"/>
    <w:rsid w:val="00EA2156"/>
    <w:rsid w:val="00EA2A5B"/>
    <w:rsid w:val="00EA30DD"/>
    <w:rsid w:val="00EA341F"/>
    <w:rsid w:val="00EA4B66"/>
    <w:rsid w:val="00EA4FEC"/>
    <w:rsid w:val="00EA5EAF"/>
    <w:rsid w:val="00EA614A"/>
    <w:rsid w:val="00EA6797"/>
    <w:rsid w:val="00EA68EB"/>
    <w:rsid w:val="00EA7D6B"/>
    <w:rsid w:val="00EB0201"/>
    <w:rsid w:val="00EB0D30"/>
    <w:rsid w:val="00EB16E7"/>
    <w:rsid w:val="00EB1B79"/>
    <w:rsid w:val="00EB269B"/>
    <w:rsid w:val="00EB2798"/>
    <w:rsid w:val="00EB2857"/>
    <w:rsid w:val="00EB2AAE"/>
    <w:rsid w:val="00EB50B1"/>
    <w:rsid w:val="00EB51A8"/>
    <w:rsid w:val="00EB762E"/>
    <w:rsid w:val="00EC0692"/>
    <w:rsid w:val="00EC0AD5"/>
    <w:rsid w:val="00EC20F2"/>
    <w:rsid w:val="00EC2286"/>
    <w:rsid w:val="00EC254E"/>
    <w:rsid w:val="00EC29BC"/>
    <w:rsid w:val="00EC2B80"/>
    <w:rsid w:val="00EC351F"/>
    <w:rsid w:val="00EC3EBA"/>
    <w:rsid w:val="00EC3F0E"/>
    <w:rsid w:val="00EC4CB4"/>
    <w:rsid w:val="00EC4DBB"/>
    <w:rsid w:val="00EC525B"/>
    <w:rsid w:val="00EC57C2"/>
    <w:rsid w:val="00EC690C"/>
    <w:rsid w:val="00EC694F"/>
    <w:rsid w:val="00EC7CDA"/>
    <w:rsid w:val="00EC7E9C"/>
    <w:rsid w:val="00ED00BA"/>
    <w:rsid w:val="00ED08AE"/>
    <w:rsid w:val="00ED12E4"/>
    <w:rsid w:val="00ED1632"/>
    <w:rsid w:val="00ED172D"/>
    <w:rsid w:val="00ED1ECD"/>
    <w:rsid w:val="00ED2189"/>
    <w:rsid w:val="00ED2A0F"/>
    <w:rsid w:val="00ED2A4A"/>
    <w:rsid w:val="00ED3221"/>
    <w:rsid w:val="00ED36DD"/>
    <w:rsid w:val="00ED4291"/>
    <w:rsid w:val="00ED5959"/>
    <w:rsid w:val="00ED5C97"/>
    <w:rsid w:val="00ED5F1B"/>
    <w:rsid w:val="00ED63ED"/>
    <w:rsid w:val="00ED65C2"/>
    <w:rsid w:val="00ED7409"/>
    <w:rsid w:val="00ED77AC"/>
    <w:rsid w:val="00ED7C25"/>
    <w:rsid w:val="00EE1710"/>
    <w:rsid w:val="00EE2499"/>
    <w:rsid w:val="00EE2779"/>
    <w:rsid w:val="00EE289C"/>
    <w:rsid w:val="00EE4CAF"/>
    <w:rsid w:val="00EE5812"/>
    <w:rsid w:val="00EE5BFD"/>
    <w:rsid w:val="00EE7B5C"/>
    <w:rsid w:val="00EF0184"/>
    <w:rsid w:val="00EF02D4"/>
    <w:rsid w:val="00EF1FA2"/>
    <w:rsid w:val="00EF2086"/>
    <w:rsid w:val="00EF32D4"/>
    <w:rsid w:val="00EF3A71"/>
    <w:rsid w:val="00EF43F8"/>
    <w:rsid w:val="00EF4A5F"/>
    <w:rsid w:val="00EF5044"/>
    <w:rsid w:val="00EF517B"/>
    <w:rsid w:val="00EF5A06"/>
    <w:rsid w:val="00EF69E2"/>
    <w:rsid w:val="00EF6A57"/>
    <w:rsid w:val="00EF7562"/>
    <w:rsid w:val="00EF781D"/>
    <w:rsid w:val="00EF793C"/>
    <w:rsid w:val="00F02C46"/>
    <w:rsid w:val="00F030A5"/>
    <w:rsid w:val="00F03145"/>
    <w:rsid w:val="00F03462"/>
    <w:rsid w:val="00F0376A"/>
    <w:rsid w:val="00F04B66"/>
    <w:rsid w:val="00F04EA1"/>
    <w:rsid w:val="00F057C2"/>
    <w:rsid w:val="00F06D63"/>
    <w:rsid w:val="00F0737F"/>
    <w:rsid w:val="00F10378"/>
    <w:rsid w:val="00F106E9"/>
    <w:rsid w:val="00F10946"/>
    <w:rsid w:val="00F11F92"/>
    <w:rsid w:val="00F13D83"/>
    <w:rsid w:val="00F13DFB"/>
    <w:rsid w:val="00F14A52"/>
    <w:rsid w:val="00F14BCA"/>
    <w:rsid w:val="00F1531B"/>
    <w:rsid w:val="00F1747E"/>
    <w:rsid w:val="00F17743"/>
    <w:rsid w:val="00F17E56"/>
    <w:rsid w:val="00F17F3E"/>
    <w:rsid w:val="00F21010"/>
    <w:rsid w:val="00F21537"/>
    <w:rsid w:val="00F21A91"/>
    <w:rsid w:val="00F222D5"/>
    <w:rsid w:val="00F23505"/>
    <w:rsid w:val="00F23901"/>
    <w:rsid w:val="00F23BF4"/>
    <w:rsid w:val="00F23CAC"/>
    <w:rsid w:val="00F244E4"/>
    <w:rsid w:val="00F25973"/>
    <w:rsid w:val="00F25B2F"/>
    <w:rsid w:val="00F25D99"/>
    <w:rsid w:val="00F2720A"/>
    <w:rsid w:val="00F274F1"/>
    <w:rsid w:val="00F27C24"/>
    <w:rsid w:val="00F3069D"/>
    <w:rsid w:val="00F33C3C"/>
    <w:rsid w:val="00F340FD"/>
    <w:rsid w:val="00F3683E"/>
    <w:rsid w:val="00F40438"/>
    <w:rsid w:val="00F42D89"/>
    <w:rsid w:val="00F43125"/>
    <w:rsid w:val="00F43155"/>
    <w:rsid w:val="00F43702"/>
    <w:rsid w:val="00F43786"/>
    <w:rsid w:val="00F443D3"/>
    <w:rsid w:val="00F443F3"/>
    <w:rsid w:val="00F4565F"/>
    <w:rsid w:val="00F45D0F"/>
    <w:rsid w:val="00F46BC0"/>
    <w:rsid w:val="00F4728F"/>
    <w:rsid w:val="00F47335"/>
    <w:rsid w:val="00F50610"/>
    <w:rsid w:val="00F52029"/>
    <w:rsid w:val="00F52CF0"/>
    <w:rsid w:val="00F547C6"/>
    <w:rsid w:val="00F54FEC"/>
    <w:rsid w:val="00F55717"/>
    <w:rsid w:val="00F56A0D"/>
    <w:rsid w:val="00F57319"/>
    <w:rsid w:val="00F57407"/>
    <w:rsid w:val="00F60010"/>
    <w:rsid w:val="00F606E2"/>
    <w:rsid w:val="00F608F4"/>
    <w:rsid w:val="00F60905"/>
    <w:rsid w:val="00F60A1D"/>
    <w:rsid w:val="00F60F15"/>
    <w:rsid w:val="00F61A11"/>
    <w:rsid w:val="00F61BDD"/>
    <w:rsid w:val="00F6266E"/>
    <w:rsid w:val="00F636CF"/>
    <w:rsid w:val="00F643FA"/>
    <w:rsid w:val="00F64838"/>
    <w:rsid w:val="00F64B84"/>
    <w:rsid w:val="00F66A6D"/>
    <w:rsid w:val="00F66B62"/>
    <w:rsid w:val="00F70B53"/>
    <w:rsid w:val="00F71771"/>
    <w:rsid w:val="00F71D8C"/>
    <w:rsid w:val="00F7218E"/>
    <w:rsid w:val="00F72C81"/>
    <w:rsid w:val="00F72D79"/>
    <w:rsid w:val="00F73378"/>
    <w:rsid w:val="00F7377C"/>
    <w:rsid w:val="00F74B2F"/>
    <w:rsid w:val="00F7537A"/>
    <w:rsid w:val="00F75CB8"/>
    <w:rsid w:val="00F761CC"/>
    <w:rsid w:val="00F769CD"/>
    <w:rsid w:val="00F77938"/>
    <w:rsid w:val="00F77A5D"/>
    <w:rsid w:val="00F77B80"/>
    <w:rsid w:val="00F8032D"/>
    <w:rsid w:val="00F8149F"/>
    <w:rsid w:val="00F836DE"/>
    <w:rsid w:val="00F83BD2"/>
    <w:rsid w:val="00F83FBD"/>
    <w:rsid w:val="00F8460B"/>
    <w:rsid w:val="00F84622"/>
    <w:rsid w:val="00F84F1C"/>
    <w:rsid w:val="00F86402"/>
    <w:rsid w:val="00F86AC9"/>
    <w:rsid w:val="00F873A5"/>
    <w:rsid w:val="00F873BA"/>
    <w:rsid w:val="00F87E8B"/>
    <w:rsid w:val="00F87FF0"/>
    <w:rsid w:val="00F903B4"/>
    <w:rsid w:val="00F908E1"/>
    <w:rsid w:val="00F90FA9"/>
    <w:rsid w:val="00F91C1F"/>
    <w:rsid w:val="00F91FB1"/>
    <w:rsid w:val="00F9204B"/>
    <w:rsid w:val="00F92630"/>
    <w:rsid w:val="00F927BF"/>
    <w:rsid w:val="00F927DF"/>
    <w:rsid w:val="00F931F7"/>
    <w:rsid w:val="00F938FB"/>
    <w:rsid w:val="00F93D67"/>
    <w:rsid w:val="00F952A5"/>
    <w:rsid w:val="00F96076"/>
    <w:rsid w:val="00F96430"/>
    <w:rsid w:val="00F96528"/>
    <w:rsid w:val="00F9656B"/>
    <w:rsid w:val="00F96A58"/>
    <w:rsid w:val="00F970A8"/>
    <w:rsid w:val="00F97A26"/>
    <w:rsid w:val="00F97E56"/>
    <w:rsid w:val="00FA0010"/>
    <w:rsid w:val="00FA0101"/>
    <w:rsid w:val="00FA03BD"/>
    <w:rsid w:val="00FA0E6A"/>
    <w:rsid w:val="00FA1D01"/>
    <w:rsid w:val="00FA2472"/>
    <w:rsid w:val="00FA2745"/>
    <w:rsid w:val="00FA2A87"/>
    <w:rsid w:val="00FA2C3D"/>
    <w:rsid w:val="00FA3C31"/>
    <w:rsid w:val="00FA45EF"/>
    <w:rsid w:val="00FA5127"/>
    <w:rsid w:val="00FA55ED"/>
    <w:rsid w:val="00FA5723"/>
    <w:rsid w:val="00FA5FA4"/>
    <w:rsid w:val="00FA64A2"/>
    <w:rsid w:val="00FB03AD"/>
    <w:rsid w:val="00FB09FA"/>
    <w:rsid w:val="00FB0A55"/>
    <w:rsid w:val="00FB1202"/>
    <w:rsid w:val="00FB1819"/>
    <w:rsid w:val="00FB1EF6"/>
    <w:rsid w:val="00FB4637"/>
    <w:rsid w:val="00FB6DE5"/>
    <w:rsid w:val="00FB7036"/>
    <w:rsid w:val="00FB7462"/>
    <w:rsid w:val="00FC11CC"/>
    <w:rsid w:val="00FC280A"/>
    <w:rsid w:val="00FC2E2E"/>
    <w:rsid w:val="00FC31C5"/>
    <w:rsid w:val="00FC3932"/>
    <w:rsid w:val="00FC396B"/>
    <w:rsid w:val="00FC41AD"/>
    <w:rsid w:val="00FC56BF"/>
    <w:rsid w:val="00FC60C9"/>
    <w:rsid w:val="00FC6556"/>
    <w:rsid w:val="00FC7693"/>
    <w:rsid w:val="00FC7AB7"/>
    <w:rsid w:val="00FD005D"/>
    <w:rsid w:val="00FD086D"/>
    <w:rsid w:val="00FD0B4F"/>
    <w:rsid w:val="00FD1250"/>
    <w:rsid w:val="00FD284E"/>
    <w:rsid w:val="00FD393C"/>
    <w:rsid w:val="00FD3F99"/>
    <w:rsid w:val="00FD4934"/>
    <w:rsid w:val="00FD4F1F"/>
    <w:rsid w:val="00FD5E0B"/>
    <w:rsid w:val="00FD6254"/>
    <w:rsid w:val="00FD759D"/>
    <w:rsid w:val="00FE0545"/>
    <w:rsid w:val="00FE0FAD"/>
    <w:rsid w:val="00FE109A"/>
    <w:rsid w:val="00FE1D9E"/>
    <w:rsid w:val="00FE1E5D"/>
    <w:rsid w:val="00FE222D"/>
    <w:rsid w:val="00FE2C46"/>
    <w:rsid w:val="00FE5AA5"/>
    <w:rsid w:val="00FE5ED4"/>
    <w:rsid w:val="00FE63BB"/>
    <w:rsid w:val="00FE63FA"/>
    <w:rsid w:val="00FE6BF7"/>
    <w:rsid w:val="00FE7037"/>
    <w:rsid w:val="00FE784B"/>
    <w:rsid w:val="00FF1565"/>
    <w:rsid w:val="00FF1593"/>
    <w:rsid w:val="00FF1FD5"/>
    <w:rsid w:val="00FF20E8"/>
    <w:rsid w:val="00FF30D9"/>
    <w:rsid w:val="00FF32CA"/>
    <w:rsid w:val="00FF3433"/>
    <w:rsid w:val="00FF3D10"/>
    <w:rsid w:val="00FF6139"/>
    <w:rsid w:val="00FF6198"/>
    <w:rsid w:val="00FF61A4"/>
    <w:rsid w:val="00FF62B9"/>
    <w:rsid w:val="00FF64E5"/>
    <w:rsid w:val="00FF6D77"/>
    <w:rsid w:val="00FF6F8A"/>
    <w:rsid w:val="00FF7158"/>
    <w:rsid w:val="00FF7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665D"/>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31"/>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31"/>
      </w:numPr>
      <w:tabs>
        <w:tab w:val="clear" w:pos="3979"/>
        <w:tab w:val="num" w:pos="860"/>
      </w:tabs>
      <w:spacing w:before="240"/>
      <w:ind w:left="737"/>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31"/>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31"/>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011A5"/>
    <w:pPr>
      <w:tabs>
        <w:tab w:val="left" w:pos="1134"/>
        <w:tab w:val="right"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3F017E"/>
    <w:pPr>
      <w:tabs>
        <w:tab w:val="left" w:pos="1418"/>
        <w:tab w:val="right" w:leader="underscore" w:pos="9070"/>
      </w:tabs>
      <w:ind w:left="1134" w:hanging="1134"/>
    </w:pPr>
    <w:rPr>
      <w:noProof/>
    </w:rPr>
  </w:style>
  <w:style w:type="paragraph" w:styleId="Inhopg3">
    <w:name w:val="toc 3"/>
    <w:basedOn w:val="Standaard"/>
    <w:next w:val="Standaard"/>
    <w:autoRedefine/>
    <w:uiPriority w:val="39"/>
    <w:rsid w:val="006C77AC"/>
    <w:pPr>
      <w:tabs>
        <w:tab w:val="left" w:pos="1134"/>
        <w:tab w:val="right" w:leader="underscore" w:pos="9060"/>
      </w:tabs>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aliases w:val="-_BOMW"/>
    <w:basedOn w:val="Standaard"/>
    <w:link w:val="LijstalineaChar"/>
    <w:uiPriority w:val="34"/>
    <w:qFormat/>
    <w:rsid w:val="00EA30DD"/>
    <w:pPr>
      <w:numPr>
        <w:numId w:val="13"/>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aliases w:val="-_BOMW Char"/>
    <w:basedOn w:val="Standaardalinea-lettertype"/>
    <w:link w:val="Lijstalinea"/>
    <w:uiPriority w:val="34"/>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1F61F4"/>
    <w:rPr>
      <w:rFonts w:eastAsiaTheme="minorHAnsi" w:cstheme="minorBidi"/>
      <w:b/>
      <w:color w:val="FFFFFF" w:themeColor="background1"/>
      <w:lang w:eastAsia="en-US"/>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1">
    <w:name w:val="Table Normal1"/>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0">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penlijstkop">
    <w:name w:val="Begrippenlijst kop"/>
    <w:basedOn w:val="Kop4"/>
    <w:link w:val="BegrippenlijstkopChar"/>
    <w:qFormat/>
    <w:rsid w:val="00D95DCC"/>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penlijstkopChar">
    <w:name w:val="Begrippenlijst kop Char"/>
    <w:basedOn w:val="VoorwoordChar1"/>
    <w:link w:val="Begrippenlijstkop"/>
    <w:rsid w:val="00D95DCC"/>
    <w:rPr>
      <w:rFonts w:ascii="Verdana" w:hAnsi="Verdana"/>
      <w:b/>
      <w:bCs/>
      <w:color w:val="000000" w:themeColor="text1"/>
      <w:sz w:val="16"/>
      <w:szCs w:val="28"/>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5E18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Normal4">
    <w:name w:val="Table Normal4"/>
    <w:uiPriority w:val="2"/>
    <w:semiHidden/>
    <w:unhideWhenUsed/>
    <w:qFormat/>
    <w:rsid w:val="003D7E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Kop5Bijlage">
    <w:name w:val="Kop 5 Bijlage"/>
    <w:basedOn w:val="Kop4"/>
    <w:link w:val="Kop5BijlageChar"/>
    <w:qFormat/>
    <w:rsid w:val="002715D8"/>
    <w:rPr>
      <w:sz w:val="24"/>
      <w:szCs w:val="24"/>
    </w:rPr>
  </w:style>
  <w:style w:type="paragraph" w:customStyle="1" w:styleId="Kop6Bijlage">
    <w:name w:val="Kop 6 Bijlage"/>
    <w:basedOn w:val="Lijstalinea"/>
    <w:link w:val="Kop6BijlageChar"/>
    <w:qFormat/>
    <w:rsid w:val="009C19ED"/>
    <w:pPr>
      <w:numPr>
        <w:numId w:val="56"/>
      </w:numPr>
      <w:spacing w:before="240" w:after="120"/>
      <w:ind w:left="714" w:hanging="714"/>
    </w:pPr>
    <w:rPr>
      <w:b/>
      <w:sz w:val="20"/>
      <w:szCs w:val="20"/>
    </w:rPr>
  </w:style>
  <w:style w:type="character" w:customStyle="1" w:styleId="Kop5BijlageChar">
    <w:name w:val="Kop 5 Bijlage Char"/>
    <w:basedOn w:val="Kop4Char"/>
    <w:link w:val="Kop5Bijlage"/>
    <w:rsid w:val="002715D8"/>
    <w:rPr>
      <w:rFonts w:ascii="Verdana" w:hAnsi="Verdana"/>
      <w:b/>
      <w:bCs/>
      <w:color w:val="000000" w:themeColor="text1"/>
      <w:sz w:val="24"/>
      <w:szCs w:val="24"/>
      <w:lang w:val="nl-BE"/>
    </w:rPr>
  </w:style>
  <w:style w:type="character" w:customStyle="1" w:styleId="Kop6BijlageChar">
    <w:name w:val="Kop 6 Bijlage Char"/>
    <w:basedOn w:val="LijstalineaChar"/>
    <w:link w:val="Kop6Bijlage"/>
    <w:rsid w:val="009C19ED"/>
    <w:rPr>
      <w:rFonts w:ascii="Verdana" w:hAnsi="Verdana"/>
      <w:b/>
      <w:color w:val="000000" w:themeColor="text1"/>
      <w:sz w:val="16"/>
      <w:szCs w:val="16"/>
      <w:lang w:val="nl-BE"/>
    </w:rPr>
  </w:style>
  <w:style w:type="table" w:styleId="Tabelrasterlicht">
    <w:name w:val="Grid Table Light"/>
    <w:basedOn w:val="Standaardtabel"/>
    <w:uiPriority w:val="40"/>
    <w:rsid w:val="001842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nopgelostemelding">
    <w:name w:val="Unresolved Mention"/>
    <w:basedOn w:val="Standaardalinea-lettertype"/>
    <w:uiPriority w:val="99"/>
    <w:semiHidden/>
    <w:unhideWhenUsed/>
    <w:rsid w:val="00D5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11">
      <w:bodyDiv w:val="1"/>
      <w:marLeft w:val="0"/>
      <w:marRight w:val="0"/>
      <w:marTop w:val="0"/>
      <w:marBottom w:val="0"/>
      <w:divBdr>
        <w:top w:val="none" w:sz="0" w:space="0" w:color="auto"/>
        <w:left w:val="none" w:sz="0" w:space="0" w:color="auto"/>
        <w:bottom w:val="none" w:sz="0" w:space="0" w:color="auto"/>
        <w:right w:val="none" w:sz="0" w:space="0" w:color="auto"/>
      </w:divBdr>
    </w:div>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682315871">
      <w:bodyDiv w:val="1"/>
      <w:marLeft w:val="0"/>
      <w:marRight w:val="0"/>
      <w:marTop w:val="0"/>
      <w:marBottom w:val="0"/>
      <w:divBdr>
        <w:top w:val="none" w:sz="0" w:space="0" w:color="auto"/>
        <w:left w:val="none" w:sz="0" w:space="0" w:color="auto"/>
        <w:bottom w:val="none" w:sz="0" w:space="0" w:color="auto"/>
        <w:right w:val="none" w:sz="0" w:space="0" w:color="auto"/>
      </w:divBdr>
    </w:div>
    <w:div w:id="839154277">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73612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3" ma:contentTypeDescription="Een nieuw document maken." ma:contentTypeScope="" ma:versionID="c7cf9dc23984c0ba7e7ea7092b36b2a1">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0bab44aa4355636a79167e66f58eed16"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214EEBB8-20F9-434E-BC10-6C6488A8273A}">
  <ds:schemaRefs>
    <ds:schemaRef ds:uri="http://schemas.openxmlformats.org/officeDocument/2006/bibliography"/>
  </ds:schemaRefs>
</ds:datastoreItem>
</file>

<file path=customXml/itemProps2.xml><?xml version="1.0" encoding="utf-8"?>
<ds:datastoreItem xmlns:ds="http://schemas.openxmlformats.org/officeDocument/2006/customXml" ds:itemID="{D4687D3F-2459-46DF-BBE3-37BE0D58C189}"/>
</file>

<file path=customXml/itemProps3.xml><?xml version="1.0" encoding="utf-8"?>
<ds:datastoreItem xmlns:ds="http://schemas.openxmlformats.org/officeDocument/2006/customXml" ds:itemID="{4C96266C-C6F7-48C3-A8A1-79C921D27EB2}"/>
</file>

<file path=customXml/itemProps4.xml><?xml version="1.0" encoding="utf-8"?>
<ds:datastoreItem xmlns:ds="http://schemas.openxmlformats.org/officeDocument/2006/customXml" ds:itemID="{E066CF51-9FAD-4273-A020-42F3C5DA9923}"/>
</file>

<file path=docProps/app.xml><?xml version="1.0" encoding="utf-8"?>
<Properties xmlns="http://schemas.openxmlformats.org/officeDocument/2006/extended-properties" xmlns:vt="http://schemas.openxmlformats.org/officeDocument/2006/docPropsVTypes">
  <Template>A08 Projecteindrapport</Template>
  <TotalTime>3</TotalTime>
  <Pages>1</Pages>
  <Words>282</Words>
  <Characters>1711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lpstr>
    </vt:vector>
  </TitlesOfParts>
  <Company>Servicegemeente Dordrecht</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Sander Clement</dc:creator>
  <cp:keywords/>
  <dc:description/>
  <cp:lastModifiedBy>Clement, SR (Sander)</cp:lastModifiedBy>
  <cp:revision>6</cp:revision>
  <cp:lastPrinted>2022-04-21T12:51:00Z</cp:lastPrinted>
  <dcterms:created xsi:type="dcterms:W3CDTF">2023-10-22T14:42:00Z</dcterms:created>
  <dcterms:modified xsi:type="dcterms:W3CDTF">2024-06-25T21:12:00Z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y fmtid="{D5CDD505-2E9C-101B-9397-08002B2CF9AE}" pid="7" name="ContentTypeId">
    <vt:lpwstr>0x010100B7E94B00C071FD4EB9663E7ACF598BB0</vt:lpwstr>
  </property>
</Properties>
</file>